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E06C3" w14:textId="0D2CB515" w:rsidR="00B66AFD" w:rsidRPr="00DE3FC8" w:rsidRDefault="00B66AFD" w:rsidP="00B66AF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#101bis</w:t>
      </w:r>
      <w:r w:rsidRPr="00DE3FC8">
        <w:rPr>
          <w:lang w:val="en-US"/>
        </w:rPr>
        <w:tab/>
      </w:r>
      <w:r w:rsidR="00FA3D58" w:rsidRPr="00FA3D58">
        <w:rPr>
          <w:sz w:val="32"/>
          <w:szCs w:val="32"/>
          <w:lang w:val="en-US"/>
        </w:rPr>
        <w:t>R2-1805372</w:t>
      </w:r>
    </w:p>
    <w:p w14:paraId="435624BB" w14:textId="77777777" w:rsidR="00B66AFD" w:rsidRDefault="00B66AFD" w:rsidP="00B66A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16 – 20 April 2018</w:t>
      </w:r>
    </w:p>
    <w:p w14:paraId="56C12257" w14:textId="77777777" w:rsidR="00E90E49" w:rsidRPr="00CE0424" w:rsidRDefault="00E90E49" w:rsidP="00357380">
      <w:pPr>
        <w:pStyle w:val="3GPPHeader"/>
      </w:pPr>
    </w:p>
    <w:p w14:paraId="2786C617" w14:textId="0CDBD5C5" w:rsidR="005F5A41" w:rsidRPr="005F5A41" w:rsidRDefault="00E90E49" w:rsidP="00311702">
      <w:pPr>
        <w:pStyle w:val="3GPPHeader"/>
        <w:rPr>
          <w:sz w:val="22"/>
          <w:szCs w:val="22"/>
          <w:highlight w:val="yellow"/>
          <w:lang w:val="en-US"/>
        </w:rPr>
      </w:pPr>
      <w:r w:rsidRPr="005F5A41">
        <w:rPr>
          <w:sz w:val="22"/>
          <w:szCs w:val="22"/>
          <w:lang w:val="en-US"/>
        </w:rPr>
        <w:t>Agenda Item:</w:t>
      </w:r>
      <w:r w:rsidR="00FA3D58">
        <w:rPr>
          <w:sz w:val="22"/>
          <w:szCs w:val="22"/>
          <w:lang w:val="en-US"/>
        </w:rPr>
        <w:tab/>
        <w:t>9.20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798632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63FB1">
        <w:rPr>
          <w:sz w:val="22"/>
          <w:szCs w:val="22"/>
        </w:rPr>
        <w:t>LCID space extension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63FB1">
        <w:rPr>
          <w:sz w:val="22"/>
          <w:szCs w:val="22"/>
        </w:rPr>
        <w:t>Document for:</w:t>
      </w:r>
      <w:r w:rsidRPr="00263FB1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D934937" w14:textId="68116AE5" w:rsidR="00295659" w:rsidRPr="00CE0424" w:rsidRDefault="00B66AFD" w:rsidP="00BA20E2">
      <w:pPr>
        <w:pStyle w:val="BodyText"/>
      </w:pPr>
      <w:r>
        <w:t>As part of the INOBEAR-WI the LCID-space should be extended</w:t>
      </w:r>
      <w:r w:rsidR="00E418E4">
        <w:t xml:space="preserve">. There are different ways how to do this and we propose to do it by using the R-bit in the MAC-subheader </w:t>
      </w:r>
      <w:r w:rsidR="0087445C">
        <w:t>to indicate that the subheader has an extended LCID-field</w:t>
      </w:r>
      <w:r w:rsidR="00C11A72">
        <w:t xml:space="preserve"> (alternative </w:t>
      </w:r>
      <w:r w:rsidR="001D3FA7">
        <w:t>2</w:t>
      </w:r>
      <w:r w:rsidR="00C11A72">
        <w:t>)</w:t>
      </w:r>
      <w:r w:rsidR="00BA20E2">
        <w:t>.</w:t>
      </w:r>
    </w:p>
    <w:p w14:paraId="3A0BCCFE" w14:textId="5FD2E7F8" w:rsidR="00507F34" w:rsidRDefault="004000E8" w:rsidP="00C11A72">
      <w:pPr>
        <w:pStyle w:val="Heading1"/>
      </w:pPr>
      <w:bookmarkStart w:id="0" w:name="_Ref178064866"/>
      <w:r w:rsidRPr="00CE0424">
        <w:t>Discussion</w:t>
      </w:r>
      <w:bookmarkEnd w:id="0"/>
    </w:p>
    <w:p w14:paraId="3919FCB8" w14:textId="474870E9" w:rsidR="00C11A72" w:rsidRPr="00C11A72" w:rsidRDefault="00C11A72" w:rsidP="00C11A72">
      <w:r>
        <w:t>Below we discuss three different approaches for how to extend the LCID-space.</w:t>
      </w:r>
    </w:p>
    <w:p w14:paraId="653FD84F" w14:textId="759EF4F7" w:rsidR="00263FB1" w:rsidRDefault="001D3FA7" w:rsidP="00DC4DBC">
      <w:pPr>
        <w:pStyle w:val="Heading2"/>
      </w:pPr>
      <w:r>
        <w:t xml:space="preserve">Alternative </w:t>
      </w:r>
      <w:r w:rsidR="00507F34">
        <w:t>1 – Use of the R-bit</w:t>
      </w:r>
      <w:r w:rsidR="00DC4DBC">
        <w:t xml:space="preserve"> to indicate a new LCID table</w:t>
      </w:r>
    </w:p>
    <w:p w14:paraId="5A405600" w14:textId="4CB1632A" w:rsidR="00507F34" w:rsidRDefault="00507F34" w:rsidP="00DC4DBC">
      <w:r>
        <w:t xml:space="preserve">Figure 1 shows the existing R/F2/E/LCID subheader. The R-field </w:t>
      </w:r>
      <w:r w:rsidR="00170E7C">
        <w:t xml:space="preserve">is currently set to 0 and </w:t>
      </w:r>
      <w:r>
        <w:t xml:space="preserve">has no </w:t>
      </w:r>
      <w:r w:rsidR="00170E7C">
        <w:t>meaning</w:t>
      </w:r>
      <w:r>
        <w:t xml:space="preserve"> today</w:t>
      </w:r>
      <w:r w:rsidR="00170E7C">
        <w:t xml:space="preserve">. It </w:t>
      </w:r>
      <w:r>
        <w:t xml:space="preserve">can be used </w:t>
      </w:r>
      <w:r w:rsidR="00170E7C">
        <w:t>to introduce additional LCID values.</w:t>
      </w:r>
    </w:p>
    <w:p w14:paraId="13E9C014" w14:textId="3D30C400" w:rsidR="00507F34" w:rsidRDefault="00507F34" w:rsidP="00DC4DBC">
      <w:pPr>
        <w:pStyle w:val="Figure"/>
        <w:rPr>
          <w:noProof/>
        </w:rPr>
      </w:pPr>
      <w:r w:rsidRPr="002F4F3B">
        <w:rPr>
          <w:noProof/>
        </w:rPr>
        <w:object w:dxaOrig="3495" w:dyaOrig="1395" w14:anchorId="18E21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75pt;height:69.75pt" o:ole="">
            <v:imagedata r:id="rId13" o:title=""/>
          </v:shape>
          <o:OLEObject Type="Embed" ProgID="Visio.Drawing.11" ShapeID="_x0000_i1025" DrawAspect="Content" ObjectID="_1584453248" r:id="rId14"/>
        </w:object>
      </w:r>
    </w:p>
    <w:p w14:paraId="12DC0227" w14:textId="55E3A853" w:rsidR="00507F34" w:rsidRPr="00507F34" w:rsidRDefault="00507F34" w:rsidP="00DC4DBC">
      <w:pPr>
        <w:pStyle w:val="Caption"/>
      </w:pPr>
      <w:r>
        <w:t>Figure 1 – R/F2/E/LCID sub</w:t>
      </w:r>
      <w:r w:rsidR="00304DB4">
        <w:t>-</w:t>
      </w:r>
      <w:r>
        <w:t>header</w:t>
      </w:r>
    </w:p>
    <w:p w14:paraId="21D45071" w14:textId="1CCDBF57" w:rsidR="00304DB4" w:rsidRDefault="00170E7C" w:rsidP="00DC4DBC">
      <w:r>
        <w:t xml:space="preserve">If the R-bit is set equal to 1 a different table of LCID values would be used. This table would not contain any </w:t>
      </w:r>
      <w:r w:rsidR="00EC65E1">
        <w:t>LCIDs for the existing MAC CEs or for logical channels</w:t>
      </w:r>
      <w:r>
        <w:t xml:space="preserve">, but </w:t>
      </w:r>
      <w:r w:rsidR="00FB2A4D">
        <w:t xml:space="preserve">would </w:t>
      </w:r>
      <w:r>
        <w:t xml:space="preserve">instead be for </w:t>
      </w:r>
      <w:r w:rsidR="00EC65E1">
        <w:t xml:space="preserve">32 new </w:t>
      </w:r>
      <w:r>
        <w:t xml:space="preserve">MAC CEs </w:t>
      </w:r>
      <w:r w:rsidR="00304DB4">
        <w:t>only</w:t>
      </w:r>
      <w:r w:rsidR="00EC65E1">
        <w:t>. S</w:t>
      </w:r>
      <w:r w:rsidR="00304DB4">
        <w:t>trictly speaking, the R-bit is turned to a “V-bit” (V for version), making the new sub-header look like in Figure 2 (corresponding changes can be made to the other MAC sub-headers).</w:t>
      </w:r>
    </w:p>
    <w:p w14:paraId="3659ACBC" w14:textId="7D98DF55" w:rsidR="00304DB4" w:rsidRDefault="00304DB4" w:rsidP="00304DB4">
      <w:pPr>
        <w:pStyle w:val="Figure"/>
        <w:rPr>
          <w:noProof/>
        </w:rPr>
      </w:pPr>
      <w:r w:rsidRPr="002F4F3B">
        <w:rPr>
          <w:noProof/>
        </w:rPr>
        <w:object w:dxaOrig="3495" w:dyaOrig="1395" w14:anchorId="70A6495F">
          <v:shape id="_x0000_i1026" type="#_x0000_t75" style="width:174.75pt;height:69.75pt" o:ole="">
            <v:imagedata r:id="rId15" o:title=""/>
          </v:shape>
          <o:OLEObject Type="Embed" ProgID="Visio.Drawing.11" ShapeID="_x0000_i1026" DrawAspect="Content" ObjectID="_1584453249" r:id="rId16"/>
        </w:object>
      </w:r>
    </w:p>
    <w:p w14:paraId="29447F71" w14:textId="1ED1DFCB" w:rsidR="00304DB4" w:rsidRPr="00507F34" w:rsidRDefault="00304DB4" w:rsidP="00304DB4">
      <w:pPr>
        <w:pStyle w:val="Caption"/>
      </w:pPr>
      <w:r>
        <w:t>Figure 2 – V/F2/E/LCID sub-header</w:t>
      </w:r>
    </w:p>
    <w:p w14:paraId="5041571D" w14:textId="7340B943" w:rsidR="00304DB4" w:rsidRDefault="002F75FA" w:rsidP="00420137">
      <w:pPr>
        <w:pStyle w:val="BodyText"/>
      </w:pPr>
      <w:r>
        <w:t xml:space="preserve">If the receiver (eNB or UE) gets </w:t>
      </w:r>
      <w:r w:rsidR="00304DB4">
        <w:t xml:space="preserve">a MAC sub-header with the V-bit set to 0 </w:t>
      </w:r>
      <w:r>
        <w:t xml:space="preserve">it </w:t>
      </w:r>
      <w:r w:rsidR="00304DB4">
        <w:t>woul</w:t>
      </w:r>
      <w:r w:rsidR="00E15AE2">
        <w:t>d use the existing tables 6.2.1</w:t>
      </w:r>
      <w:r w:rsidR="00304DB4">
        <w:t>-1 and 6.2.1-2 for DL an</w:t>
      </w:r>
      <w:r w:rsidR="00E15AE2">
        <w:t>d</w:t>
      </w:r>
      <w:r w:rsidR="00304DB4">
        <w:t xml:space="preserve"> UL. If the V-bit is set to 1 the receiver would use new tables. </w:t>
      </w:r>
    </w:p>
    <w:p w14:paraId="5A5843F0" w14:textId="748D43A7" w:rsidR="00304DB4" w:rsidRDefault="00304DB4" w:rsidP="00420137">
      <w:pPr>
        <w:pStyle w:val="BodyText"/>
      </w:pPr>
      <w:r>
        <w:t xml:space="preserve">The drawback with this </w:t>
      </w:r>
      <w:r w:rsidR="007F7690">
        <w:t>alternative</w:t>
      </w:r>
      <w:r>
        <w:t xml:space="preserve"> is that no new reserved bits which can be used for future extensions are introduced so there </w:t>
      </w:r>
      <w:r w:rsidR="002F75FA">
        <w:t>are</w:t>
      </w:r>
      <w:r>
        <w:t xml:space="preserve"> no </w:t>
      </w:r>
      <w:r w:rsidR="003907FD">
        <w:t>R-bits</w:t>
      </w:r>
      <w:r>
        <w:t xml:space="preserve"> left. Any future extensions must be made using other techniques</w:t>
      </w:r>
      <w:r w:rsidR="004D5FA2">
        <w:t xml:space="preserve"> (e.g. using a special value of LCID)</w:t>
      </w:r>
      <w:r>
        <w:t xml:space="preserve">. An advantage is that this </w:t>
      </w:r>
      <w:r w:rsidR="007F7690">
        <w:t>alternative</w:t>
      </w:r>
      <w:r>
        <w:t xml:space="preserve"> does not increase the size of the MAC sub-header so it is particularly useful for scenarios when overhead is </w:t>
      </w:r>
      <w:r w:rsidR="00420137">
        <w:t>critical</w:t>
      </w:r>
      <w:r>
        <w:t>.</w:t>
      </w:r>
    </w:p>
    <w:p w14:paraId="45E700BE" w14:textId="6C41FA1E" w:rsidR="00DC4DBC" w:rsidRDefault="001D3FA7" w:rsidP="00784023">
      <w:pPr>
        <w:pStyle w:val="Heading2"/>
      </w:pPr>
      <w:r>
        <w:lastRenderedPageBreak/>
        <w:t xml:space="preserve">Alternative </w:t>
      </w:r>
      <w:r w:rsidR="00DC4DBC">
        <w:t>2 – Use of the R-bit to indicate a new LCID field</w:t>
      </w:r>
    </w:p>
    <w:p w14:paraId="057ADA41" w14:textId="18608CFE" w:rsidR="00DC4DBC" w:rsidRDefault="00A53CEB" w:rsidP="00420137">
      <w:pPr>
        <w:pStyle w:val="BodyText"/>
      </w:pPr>
      <w:r>
        <w:t>Alternative</w:t>
      </w:r>
      <w:r w:rsidR="00E15AE2">
        <w:t xml:space="preserve"> 2 is similar to </w:t>
      </w:r>
      <w:r>
        <w:t>alternative</w:t>
      </w:r>
      <w:r w:rsidR="00E15AE2">
        <w:t xml:space="preserve"> 1 in that the R-bit is set equal to 1. However, unlike </w:t>
      </w:r>
      <w:r w:rsidR="007F7690">
        <w:t>alternative</w:t>
      </w:r>
      <w:r w:rsidR="00E15AE2">
        <w:t xml:space="preserve"> 1 for </w:t>
      </w:r>
      <w:r w:rsidR="007F7690">
        <w:t>alternative</w:t>
      </w:r>
      <w:r w:rsidR="00E15AE2">
        <w:t xml:space="preserve"> 2 the R-bit (or V-bit) indicates presence of 1 additional byte which </w:t>
      </w:r>
      <w:r w:rsidR="00A33D2B">
        <w:t>allows for</w:t>
      </w:r>
      <w:r w:rsidR="00E15AE2">
        <w:t xml:space="preserve"> more R-bits and a new </w:t>
      </w:r>
      <w:r w:rsidR="00A33D2B">
        <w:t xml:space="preserve">longer </w:t>
      </w:r>
      <w:r w:rsidR="00E15AE2">
        <w:t>LCID field. This is shown in Figure 3.</w:t>
      </w:r>
    </w:p>
    <w:p w14:paraId="0CB27EE1" w14:textId="1A4F4C85" w:rsidR="00E15AE2" w:rsidRDefault="002F75FA" w:rsidP="00E15AE2">
      <w:pPr>
        <w:pStyle w:val="Figure"/>
        <w:rPr>
          <w:noProof/>
        </w:rPr>
      </w:pPr>
      <w:r w:rsidRPr="002F4F3B">
        <w:rPr>
          <w:noProof/>
        </w:rPr>
        <w:object w:dxaOrig="3496" w:dyaOrig="1396" w14:anchorId="53DAD1E1">
          <v:shape id="_x0000_i1027" type="#_x0000_t75" style="width:174pt;height:69.75pt" o:ole="">
            <v:imagedata r:id="rId17" o:title=""/>
          </v:shape>
          <o:OLEObject Type="Embed" ProgID="Visio.Drawing.11" ShapeID="_x0000_i1027" DrawAspect="Content" ObjectID="_1584453250" r:id="rId18"/>
        </w:object>
      </w:r>
    </w:p>
    <w:p w14:paraId="36BA44EC" w14:textId="53E58116" w:rsidR="00E15AE2" w:rsidRPr="00507F34" w:rsidRDefault="00E15AE2" w:rsidP="00E15AE2">
      <w:pPr>
        <w:pStyle w:val="Caption"/>
      </w:pPr>
      <w:r>
        <w:t>Figure 3 – V/F2/</w:t>
      </w:r>
      <w:r w:rsidR="00A33D2B">
        <w:t>R/R/R/R/R/R/</w:t>
      </w:r>
      <w:r>
        <w:t>E/LCID sub-header</w:t>
      </w:r>
    </w:p>
    <w:p w14:paraId="0460B7BA" w14:textId="54F7BFEF" w:rsidR="00E15AE2" w:rsidRDefault="003907FD" w:rsidP="00420137">
      <w:pPr>
        <w:pStyle w:val="BodyText"/>
      </w:pPr>
      <w:r>
        <w:t xml:space="preserve">If the receiver </w:t>
      </w:r>
      <w:r w:rsidR="002F75FA">
        <w:t xml:space="preserve">(eNB or </w:t>
      </w:r>
      <w:r>
        <w:t xml:space="preserve">UE) gets a </w:t>
      </w:r>
      <w:r w:rsidR="00E15AE2">
        <w:t xml:space="preserve">MAC sub-header with the V-bit set to 0 </w:t>
      </w:r>
      <w:r>
        <w:t xml:space="preserve">it </w:t>
      </w:r>
      <w:r w:rsidR="00E15AE2">
        <w:t>would us</w:t>
      </w:r>
      <w:r>
        <w:t>e</w:t>
      </w:r>
      <w:r w:rsidR="00E15AE2">
        <w:t xml:space="preserve"> the existing tables 6.2.1-1 and 6.2.1-2 for DL and UL. If the V-bit is set to 1 the receiver would use the </w:t>
      </w:r>
      <w:r w:rsidR="00A33D2B">
        <w:t xml:space="preserve">new longer </w:t>
      </w:r>
      <w:r w:rsidR="00E15AE2">
        <w:t>LCID</w:t>
      </w:r>
      <w:r w:rsidR="00A33D2B">
        <w:t xml:space="preserve"> field and new tables</w:t>
      </w:r>
      <w:r w:rsidR="00E15AE2">
        <w:t>.</w:t>
      </w:r>
    </w:p>
    <w:p w14:paraId="65DDB28A" w14:textId="24F06B85" w:rsidR="00E15AE2" w:rsidRDefault="00A33D2B" w:rsidP="00420137">
      <w:pPr>
        <w:pStyle w:val="BodyText"/>
      </w:pPr>
      <w:r>
        <w:t xml:space="preserve">An advantage of this </w:t>
      </w:r>
      <w:r w:rsidR="00A53CEB">
        <w:t>approach</w:t>
      </w:r>
      <w:r>
        <w:t xml:space="preserve"> is that it introduces new R-bits</w:t>
      </w:r>
      <w:r w:rsidR="00EF754C">
        <w:t xml:space="preserve"> which allows for</w:t>
      </w:r>
      <w:r>
        <w:t xml:space="preserve"> future extensibility</w:t>
      </w:r>
      <w:r w:rsidR="00EF754C">
        <w:t xml:space="preserve">. It also introduces </w:t>
      </w:r>
      <w:r>
        <w:t xml:space="preserve">a longer LCID field allowing for 128 new LCID values, </w:t>
      </w:r>
      <w:r w:rsidR="00EF754C">
        <w:t xml:space="preserve">but </w:t>
      </w:r>
      <w:r>
        <w:t xml:space="preserve">32 of these </w:t>
      </w:r>
      <w:r w:rsidR="00EF754C">
        <w:t>must be used t</w:t>
      </w:r>
      <w:r>
        <w:t xml:space="preserve">o cater for the </w:t>
      </w:r>
      <w:r w:rsidR="00EF754C">
        <w:t>LCID values existing today, so in principle only 96 LCID values remain</w:t>
      </w:r>
      <w:r>
        <w:t>.</w:t>
      </w:r>
      <w:r w:rsidR="002F75FA">
        <w:t xml:space="preserve"> However, if this is deemed too small the LCID field can be extended at the expense of fewer R-bits.</w:t>
      </w:r>
      <w:r>
        <w:t xml:space="preserve"> The drawback is that the sub-header size is increased with one byte.</w:t>
      </w:r>
      <w:r w:rsidR="003907FD">
        <w:t xml:space="preserve"> However as explained in [1] RAN2 could assign LCIDs for MAC CEs used in overhead critical scenarios to the existing (5-bit) tables.</w:t>
      </w:r>
    </w:p>
    <w:p w14:paraId="103E9C1E" w14:textId="7187D0E4" w:rsidR="00EF754C" w:rsidRDefault="00EF754C" w:rsidP="00420137">
      <w:pPr>
        <w:pStyle w:val="BodyText"/>
      </w:pPr>
      <w:r>
        <w:t xml:space="preserve">If this </w:t>
      </w:r>
      <w:r w:rsidR="007F7690">
        <w:t>alternative</w:t>
      </w:r>
      <w:r>
        <w:t xml:space="preserve"> is chosen RAN2 should decide whether to move the LCID values of MAC CEs introduced in Rel-1</w:t>
      </w:r>
      <w:r w:rsidR="006C4691">
        <w:t>5</w:t>
      </w:r>
      <w:r>
        <w:t xml:space="preserve"> to the n</w:t>
      </w:r>
      <w:r w:rsidR="002F75FA">
        <w:t>ew LCID</w:t>
      </w:r>
      <w:r>
        <w:t xml:space="preserve"> table to keep some reserved LCID values for overhead-critical scenarios.</w:t>
      </w:r>
    </w:p>
    <w:p w14:paraId="63E23AF6" w14:textId="4075675F" w:rsidR="00304DB4" w:rsidRDefault="001D3FA7" w:rsidP="00784023">
      <w:pPr>
        <w:pStyle w:val="Heading2"/>
      </w:pPr>
      <w:r>
        <w:t xml:space="preserve">Alternative </w:t>
      </w:r>
      <w:r w:rsidR="00DC4DBC">
        <w:t>3</w:t>
      </w:r>
      <w:r w:rsidR="00304DB4">
        <w:t xml:space="preserve"> – Special LCID value</w:t>
      </w:r>
    </w:p>
    <w:p w14:paraId="06520D4E" w14:textId="5BBB13FF" w:rsidR="00304DB4" w:rsidRDefault="00420137" w:rsidP="00784023">
      <w:r>
        <w:t xml:space="preserve">This </w:t>
      </w:r>
      <w:r w:rsidR="00A53CEB">
        <w:t>alternative</w:t>
      </w:r>
      <w:r>
        <w:t xml:space="preserve"> </w:t>
      </w:r>
      <w:r w:rsidR="009A7939">
        <w:t xml:space="preserve">introduces a special LCID value among the existing values </w:t>
      </w:r>
      <w:r w:rsidR="003907FD">
        <w:t xml:space="preserve">(see Index 01011 in Table 2) </w:t>
      </w:r>
      <w:r w:rsidR="009A7939">
        <w:t>as an indicator of presence of a new LCID</w:t>
      </w:r>
      <w:r w:rsidR="003907FD">
        <w:t xml:space="preserve">-field in the header which has </w:t>
      </w:r>
      <w:r w:rsidR="009A7939">
        <w:t xml:space="preserve">a new </w:t>
      </w:r>
      <w:r w:rsidR="003907FD">
        <w:t xml:space="preserve">mapping </w:t>
      </w:r>
      <w:r w:rsidR="009A7939">
        <w:t>table.</w:t>
      </w:r>
      <w:r w:rsidR="00EF754C">
        <w:t xml:space="preserve"> The example is for the downlink, but the principle is the same for the uplink.</w:t>
      </w:r>
    </w:p>
    <w:p w14:paraId="59BE2CBD" w14:textId="0CCF408A" w:rsidR="00784023" w:rsidRPr="002F4F3B" w:rsidRDefault="00EF754C" w:rsidP="00784023">
      <w:pPr>
        <w:pStyle w:val="TH"/>
        <w:rPr>
          <w:noProof/>
        </w:rPr>
      </w:pPr>
      <w:r>
        <w:rPr>
          <w:noProof/>
        </w:rPr>
        <w:t>Table 2 (</w:t>
      </w:r>
      <w:r w:rsidR="00784023" w:rsidRPr="002F4F3B">
        <w:rPr>
          <w:noProof/>
        </w:rPr>
        <w:t>Table 6.2.1-1 Values of LCID for DL-SCH</w:t>
      </w:r>
      <w:r>
        <w:rPr>
          <w:noProof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784023" w:rsidRPr="002F4F3B" w14:paraId="5B428339" w14:textId="77777777" w:rsidTr="009C3E34">
        <w:trPr>
          <w:jc w:val="center"/>
        </w:trPr>
        <w:tc>
          <w:tcPr>
            <w:tcW w:w="1350" w:type="dxa"/>
          </w:tcPr>
          <w:p w14:paraId="6FC734EF" w14:textId="77777777" w:rsidR="00784023" w:rsidRPr="002B4B63" w:rsidRDefault="00784023" w:rsidP="009C3E34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4846B2B4" w14:textId="77777777" w:rsidR="00784023" w:rsidRPr="002B4B63" w:rsidRDefault="00784023" w:rsidP="009C3E34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LCID values</w:t>
            </w:r>
          </w:p>
        </w:tc>
      </w:tr>
      <w:tr w:rsidR="00784023" w:rsidRPr="002F4F3B" w14:paraId="13C9D5FA" w14:textId="77777777" w:rsidTr="009C3E34">
        <w:trPr>
          <w:jc w:val="center"/>
        </w:trPr>
        <w:tc>
          <w:tcPr>
            <w:tcW w:w="1350" w:type="dxa"/>
          </w:tcPr>
          <w:p w14:paraId="21B107C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1F83867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CCCH</w:t>
            </w:r>
          </w:p>
        </w:tc>
      </w:tr>
      <w:tr w:rsidR="00784023" w:rsidRPr="002F4F3B" w14:paraId="25343F5E" w14:textId="77777777" w:rsidTr="009C3E34">
        <w:trPr>
          <w:jc w:val="center"/>
        </w:trPr>
        <w:tc>
          <w:tcPr>
            <w:tcW w:w="1350" w:type="dxa"/>
          </w:tcPr>
          <w:p w14:paraId="4122966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00001-01010</w:t>
            </w:r>
          </w:p>
        </w:tc>
        <w:tc>
          <w:tcPr>
            <w:tcW w:w="3060" w:type="dxa"/>
          </w:tcPr>
          <w:p w14:paraId="66F0212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Identity of the logical channel</w:t>
            </w:r>
          </w:p>
        </w:tc>
      </w:tr>
      <w:tr w:rsidR="003907FD" w:rsidRPr="003907FD" w14:paraId="665BBD2E" w14:textId="77777777" w:rsidTr="00784023">
        <w:trPr>
          <w:jc w:val="center"/>
        </w:trPr>
        <w:tc>
          <w:tcPr>
            <w:tcW w:w="1350" w:type="dxa"/>
            <w:shd w:val="clear" w:color="auto" w:fill="FFFF00"/>
          </w:tcPr>
          <w:p w14:paraId="1DC9A7FE" w14:textId="47ADDD20" w:rsidR="00784023" w:rsidRPr="00E423FF" w:rsidRDefault="00784023" w:rsidP="009C3E34">
            <w:pPr>
              <w:pStyle w:val="TAC"/>
              <w:rPr>
                <w:noProof/>
                <w:color w:val="FF0000"/>
                <w:lang w:eastAsia="ko-KR"/>
              </w:rPr>
            </w:pPr>
            <w:r w:rsidRPr="00E423FF">
              <w:rPr>
                <w:noProof/>
                <w:color w:val="FF0000"/>
                <w:lang w:eastAsia="ko-KR"/>
              </w:rPr>
              <w:t>01011</w:t>
            </w:r>
          </w:p>
        </w:tc>
        <w:tc>
          <w:tcPr>
            <w:tcW w:w="3060" w:type="dxa"/>
            <w:shd w:val="clear" w:color="auto" w:fill="FFFF00"/>
          </w:tcPr>
          <w:p w14:paraId="5C3E8AB2" w14:textId="4508A61E" w:rsidR="00784023" w:rsidRPr="00E423FF" w:rsidRDefault="00784023" w:rsidP="009C3E34">
            <w:pPr>
              <w:pStyle w:val="TAC"/>
              <w:rPr>
                <w:noProof/>
                <w:color w:val="FF0000"/>
                <w:lang w:eastAsia="ko-KR"/>
              </w:rPr>
            </w:pPr>
            <w:r w:rsidRPr="00E423FF">
              <w:rPr>
                <w:noProof/>
                <w:color w:val="FF0000"/>
                <w:lang w:eastAsia="ko-KR"/>
              </w:rPr>
              <w:t>Presence of new LCID field</w:t>
            </w:r>
          </w:p>
        </w:tc>
      </w:tr>
      <w:tr w:rsidR="00784023" w:rsidRPr="002F4F3B" w14:paraId="5D696884" w14:textId="77777777" w:rsidTr="009C3E34">
        <w:trPr>
          <w:jc w:val="center"/>
        </w:trPr>
        <w:tc>
          <w:tcPr>
            <w:tcW w:w="1350" w:type="dxa"/>
          </w:tcPr>
          <w:p w14:paraId="606FB218" w14:textId="2F08A0D3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01100</w:t>
            </w:r>
            <w:r w:rsidRPr="002B4B63">
              <w:rPr>
                <w:noProof/>
                <w:lang w:eastAsia="ko-KR"/>
              </w:rPr>
              <w:t>-101</w:t>
            </w:r>
            <w:r w:rsidRPr="00D63006">
              <w:rPr>
                <w:noProof/>
                <w:lang w:eastAsia="ko-KR"/>
              </w:rPr>
              <w:t>0</w:t>
            </w:r>
            <w:r w:rsidRPr="002B4B63">
              <w:rPr>
                <w:noProof/>
                <w:lang w:eastAsia="ko-KR"/>
              </w:rPr>
              <w:t>0</w:t>
            </w:r>
          </w:p>
        </w:tc>
        <w:tc>
          <w:tcPr>
            <w:tcW w:w="3060" w:type="dxa"/>
          </w:tcPr>
          <w:p w14:paraId="38101E5B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Reserved</w:t>
            </w:r>
          </w:p>
        </w:tc>
      </w:tr>
      <w:tr w:rsidR="00784023" w:rsidRPr="006C35CD" w14:paraId="416D594D" w14:textId="77777777" w:rsidTr="009C3E34">
        <w:trPr>
          <w:jc w:val="center"/>
        </w:trPr>
        <w:tc>
          <w:tcPr>
            <w:tcW w:w="1350" w:type="dxa"/>
          </w:tcPr>
          <w:p w14:paraId="2FDB7987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10101</w:t>
            </w:r>
          </w:p>
        </w:tc>
        <w:tc>
          <w:tcPr>
            <w:tcW w:w="3060" w:type="dxa"/>
          </w:tcPr>
          <w:p w14:paraId="11D20743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Activation/Deactivation of CSI-RS</w:t>
            </w:r>
          </w:p>
        </w:tc>
      </w:tr>
      <w:tr w:rsidR="00784023" w:rsidRPr="006C35CD" w14:paraId="240ADC4B" w14:textId="77777777" w:rsidTr="009C3E34">
        <w:trPr>
          <w:jc w:val="center"/>
        </w:trPr>
        <w:tc>
          <w:tcPr>
            <w:tcW w:w="1350" w:type="dxa"/>
          </w:tcPr>
          <w:p w14:paraId="1B07AF26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10110</w:t>
            </w:r>
          </w:p>
        </w:tc>
        <w:tc>
          <w:tcPr>
            <w:tcW w:w="3060" w:type="dxa"/>
          </w:tcPr>
          <w:p w14:paraId="10D705EC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Recommended bit rate</w:t>
            </w:r>
          </w:p>
        </w:tc>
      </w:tr>
      <w:tr w:rsidR="00784023" w:rsidRPr="006C35CD" w14:paraId="011316A4" w14:textId="77777777" w:rsidTr="009C3E34">
        <w:trPr>
          <w:jc w:val="center"/>
        </w:trPr>
        <w:tc>
          <w:tcPr>
            <w:tcW w:w="1350" w:type="dxa"/>
          </w:tcPr>
          <w:p w14:paraId="4FB1ED81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10111</w:t>
            </w:r>
          </w:p>
        </w:tc>
        <w:tc>
          <w:tcPr>
            <w:tcW w:w="3060" w:type="dxa"/>
          </w:tcPr>
          <w:p w14:paraId="77F159E8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SC-PTM Stop Indication</w:t>
            </w:r>
          </w:p>
        </w:tc>
      </w:tr>
      <w:tr w:rsidR="00784023" w:rsidRPr="002F4F3B" w14:paraId="099C28AD" w14:textId="77777777" w:rsidTr="009C3E34">
        <w:trPr>
          <w:jc w:val="center"/>
        </w:trPr>
        <w:tc>
          <w:tcPr>
            <w:tcW w:w="1350" w:type="dxa"/>
          </w:tcPr>
          <w:p w14:paraId="545840B5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11000</w:t>
            </w:r>
          </w:p>
        </w:tc>
        <w:tc>
          <w:tcPr>
            <w:tcW w:w="3060" w:type="dxa"/>
          </w:tcPr>
          <w:p w14:paraId="58B74342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Activation/Deactivation (4 octets)</w:t>
            </w:r>
          </w:p>
        </w:tc>
      </w:tr>
      <w:tr w:rsidR="00784023" w:rsidRPr="002F4F3B" w14:paraId="54BEF16A" w14:textId="77777777" w:rsidTr="009C3E34">
        <w:trPr>
          <w:jc w:val="center"/>
        </w:trPr>
        <w:tc>
          <w:tcPr>
            <w:tcW w:w="1350" w:type="dxa"/>
          </w:tcPr>
          <w:p w14:paraId="46D1255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11001</w:t>
            </w:r>
          </w:p>
        </w:tc>
        <w:tc>
          <w:tcPr>
            <w:tcW w:w="3060" w:type="dxa"/>
          </w:tcPr>
          <w:p w14:paraId="6091CEFF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SC-MCCH, SC-MTCH (see note)</w:t>
            </w:r>
          </w:p>
        </w:tc>
      </w:tr>
      <w:tr w:rsidR="00784023" w:rsidRPr="002F4F3B" w14:paraId="320AC997" w14:textId="77777777" w:rsidTr="009C3E34">
        <w:trPr>
          <w:jc w:val="center"/>
        </w:trPr>
        <w:tc>
          <w:tcPr>
            <w:tcW w:w="1350" w:type="dxa"/>
          </w:tcPr>
          <w:p w14:paraId="3C40551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11010</w:t>
            </w:r>
          </w:p>
        </w:tc>
        <w:tc>
          <w:tcPr>
            <w:tcW w:w="3060" w:type="dxa"/>
          </w:tcPr>
          <w:p w14:paraId="0B0DF8B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Long DRX Command</w:t>
            </w:r>
          </w:p>
        </w:tc>
      </w:tr>
      <w:tr w:rsidR="00784023" w:rsidRPr="002F4F3B" w14:paraId="34F240B6" w14:textId="77777777" w:rsidTr="009C3E34">
        <w:trPr>
          <w:jc w:val="center"/>
        </w:trPr>
        <w:tc>
          <w:tcPr>
            <w:tcW w:w="1350" w:type="dxa"/>
          </w:tcPr>
          <w:p w14:paraId="62E4622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11011</w:t>
            </w:r>
          </w:p>
        </w:tc>
        <w:tc>
          <w:tcPr>
            <w:tcW w:w="3060" w:type="dxa"/>
          </w:tcPr>
          <w:p w14:paraId="6E97144A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Activation/Deactivation (1 octet)</w:t>
            </w:r>
          </w:p>
        </w:tc>
      </w:tr>
      <w:tr w:rsidR="00784023" w:rsidRPr="002F4F3B" w14:paraId="368C558C" w14:textId="77777777" w:rsidTr="009C3E34">
        <w:trPr>
          <w:jc w:val="center"/>
        </w:trPr>
        <w:tc>
          <w:tcPr>
            <w:tcW w:w="1350" w:type="dxa"/>
          </w:tcPr>
          <w:p w14:paraId="4CA95A4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11100</w:t>
            </w:r>
          </w:p>
        </w:tc>
        <w:tc>
          <w:tcPr>
            <w:tcW w:w="3060" w:type="dxa"/>
          </w:tcPr>
          <w:p w14:paraId="17F89582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UE Contention Resolution Identity</w:t>
            </w:r>
          </w:p>
        </w:tc>
      </w:tr>
      <w:tr w:rsidR="00784023" w:rsidRPr="002F4F3B" w14:paraId="27CBD9EF" w14:textId="77777777" w:rsidTr="009C3E34">
        <w:trPr>
          <w:jc w:val="center"/>
        </w:trPr>
        <w:tc>
          <w:tcPr>
            <w:tcW w:w="1350" w:type="dxa"/>
          </w:tcPr>
          <w:p w14:paraId="40BAB3FA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11101</w:t>
            </w:r>
          </w:p>
        </w:tc>
        <w:tc>
          <w:tcPr>
            <w:tcW w:w="3060" w:type="dxa"/>
          </w:tcPr>
          <w:p w14:paraId="559748A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Timing Advance Command</w:t>
            </w:r>
          </w:p>
        </w:tc>
      </w:tr>
      <w:tr w:rsidR="00784023" w:rsidRPr="002F4F3B" w14:paraId="591F9CDF" w14:textId="77777777" w:rsidTr="009C3E34">
        <w:trPr>
          <w:jc w:val="center"/>
        </w:trPr>
        <w:tc>
          <w:tcPr>
            <w:tcW w:w="1350" w:type="dxa"/>
          </w:tcPr>
          <w:p w14:paraId="52746B6F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11110</w:t>
            </w:r>
          </w:p>
        </w:tc>
        <w:tc>
          <w:tcPr>
            <w:tcW w:w="3060" w:type="dxa"/>
          </w:tcPr>
          <w:p w14:paraId="574A5159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DRX Command</w:t>
            </w:r>
          </w:p>
        </w:tc>
      </w:tr>
      <w:tr w:rsidR="00784023" w:rsidRPr="002F4F3B" w14:paraId="54A86CA6" w14:textId="77777777" w:rsidTr="009C3E34">
        <w:trPr>
          <w:jc w:val="center"/>
        </w:trPr>
        <w:tc>
          <w:tcPr>
            <w:tcW w:w="1350" w:type="dxa"/>
          </w:tcPr>
          <w:p w14:paraId="2CD1F32D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11111</w:t>
            </w:r>
          </w:p>
        </w:tc>
        <w:tc>
          <w:tcPr>
            <w:tcW w:w="3060" w:type="dxa"/>
          </w:tcPr>
          <w:p w14:paraId="0D6AC8DD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Padding</w:t>
            </w:r>
          </w:p>
        </w:tc>
      </w:tr>
      <w:tr w:rsidR="00784023" w:rsidRPr="002F4F3B" w14:paraId="755BBB1C" w14:textId="77777777" w:rsidTr="009C3E34">
        <w:trPr>
          <w:jc w:val="center"/>
        </w:trPr>
        <w:tc>
          <w:tcPr>
            <w:tcW w:w="4410" w:type="dxa"/>
            <w:gridSpan w:val="2"/>
          </w:tcPr>
          <w:p w14:paraId="5C5CF62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NOTE: Both SC-MCCH and SC-MTCH cannot be multiplexed with other</w:t>
            </w:r>
            <w:r w:rsidRPr="002B4B63">
              <w:rPr>
                <w:noProof/>
                <w:lang w:eastAsia="zh-CN"/>
              </w:rPr>
              <w:t xml:space="preserve"> logical channels</w:t>
            </w:r>
            <w:r w:rsidRPr="002B4B63">
              <w:rPr>
                <w:rFonts w:hint="eastAsia"/>
                <w:noProof/>
                <w:lang w:eastAsia="zh-CN"/>
              </w:rPr>
              <w:t xml:space="preserve"> in the same MAC PDU except for Padding</w:t>
            </w:r>
            <w:r w:rsidRPr="002B4B63">
              <w:rPr>
                <w:noProof/>
                <w:lang w:eastAsia="zh-CN"/>
              </w:rPr>
              <w:t xml:space="preserve"> and SC-PTM Stop Indication</w:t>
            </w:r>
          </w:p>
        </w:tc>
      </w:tr>
    </w:tbl>
    <w:p w14:paraId="46F47BBA" w14:textId="77777777" w:rsidR="00784023" w:rsidRDefault="00784023" w:rsidP="00C60309"/>
    <w:p w14:paraId="1551AE20" w14:textId="62149402" w:rsidR="009A7939" w:rsidRDefault="009A7939" w:rsidP="00C60309">
      <w:r>
        <w:t xml:space="preserve">If the LCID is set to the “special value” the MAC subheader could look like in Figure </w:t>
      </w:r>
      <w:r w:rsidR="00C60309">
        <w:t>4</w:t>
      </w:r>
      <w:r>
        <w:t xml:space="preserve"> and the UE reads LCID2 from a new table to find out which MAC CE is included.</w:t>
      </w:r>
    </w:p>
    <w:p w14:paraId="3E50693D" w14:textId="32743134" w:rsidR="009A7939" w:rsidRDefault="009A7939" w:rsidP="009A7939">
      <w:pPr>
        <w:pStyle w:val="Figure"/>
        <w:rPr>
          <w:noProof/>
        </w:rPr>
      </w:pPr>
      <w:r w:rsidRPr="002F4F3B">
        <w:rPr>
          <w:noProof/>
        </w:rPr>
        <w:object w:dxaOrig="5070" w:dyaOrig="1395" w14:anchorId="439B77D1">
          <v:shape id="_x0000_i1028" type="#_x0000_t75" style="width:253.5pt;height:69.75pt" o:ole="">
            <v:imagedata r:id="rId19" o:title=""/>
          </v:shape>
          <o:OLEObject Type="Embed" ProgID="Visio.Drawing.11" ShapeID="_x0000_i1028" DrawAspect="Content" ObjectID="_1584453251" r:id="rId20"/>
        </w:object>
      </w:r>
    </w:p>
    <w:p w14:paraId="2DE21A9C" w14:textId="297B7143" w:rsidR="009A7939" w:rsidRPr="00507F34" w:rsidRDefault="009A7939" w:rsidP="009A7939">
      <w:pPr>
        <w:pStyle w:val="Caption"/>
      </w:pPr>
      <w:r>
        <w:t xml:space="preserve">Figure </w:t>
      </w:r>
      <w:r w:rsidR="00C60309">
        <w:t>4</w:t>
      </w:r>
      <w:r>
        <w:t xml:space="preserve"> – R/F2/E/LCID/R/R/R/LCID2 sub-header</w:t>
      </w:r>
    </w:p>
    <w:p w14:paraId="402118F7" w14:textId="07C035F4" w:rsidR="00121142" w:rsidRDefault="009A7939" w:rsidP="00121142">
      <w:pPr>
        <w:pStyle w:val="BodyText"/>
      </w:pPr>
      <w:r>
        <w:t xml:space="preserve">This way we introduce 32 new LCID values, </w:t>
      </w:r>
      <w:r w:rsidR="00A33D2B">
        <w:t xml:space="preserve">but </w:t>
      </w:r>
      <w:r>
        <w:t xml:space="preserve">we could also make use of the 3 new R-bits and have an 8-bit LCID2 field introducing 256 new LCID values. </w:t>
      </w:r>
      <w:r w:rsidR="0028131D">
        <w:t xml:space="preserve">The possibility to add 256 new LCIDs together with the fact the R-bits are left for future extensions are </w:t>
      </w:r>
      <w:r>
        <w:t xml:space="preserve">the advantages of this </w:t>
      </w:r>
      <w:r w:rsidR="007F7690">
        <w:t>alternative</w:t>
      </w:r>
      <w:r>
        <w:t xml:space="preserve">. A drawback is that the </w:t>
      </w:r>
      <w:r w:rsidR="007F7690">
        <w:t>alternative</w:t>
      </w:r>
      <w:r>
        <w:t xml:space="preserve"> adds one extra byte making it difficult to use in overhead-critical scenarios.</w:t>
      </w:r>
      <w:r w:rsidR="00121142">
        <w:t xml:space="preserve"> </w:t>
      </w:r>
    </w:p>
    <w:p w14:paraId="22A4908C" w14:textId="1F139287" w:rsidR="004D5FA2" w:rsidRPr="004D5FA2" w:rsidRDefault="00121142" w:rsidP="004D5FA2">
      <w:pPr>
        <w:pStyle w:val="BodyText"/>
      </w:pPr>
      <w:r>
        <w:t xml:space="preserve">If this </w:t>
      </w:r>
      <w:r w:rsidR="007F7690">
        <w:t>alternative</w:t>
      </w:r>
      <w:r>
        <w:t xml:space="preserve"> is chosen RAN2 should decide whether to move the LCID values of MAC CEs introduced in Rel-1</w:t>
      </w:r>
      <w:r w:rsidR="00B56308">
        <w:t>5 and onwards</w:t>
      </w:r>
      <w:r>
        <w:t xml:space="preserve"> to the new LCID2 table to keep some reserved LCID values for overhead-critical scenarios.</w:t>
      </w:r>
      <w:r w:rsidR="004D5FA2">
        <w:t xml:space="preserve"> </w:t>
      </w:r>
    </w:p>
    <w:p w14:paraId="5A410E6D" w14:textId="6B238C79" w:rsidR="004D5FA2" w:rsidRDefault="004D5FA2" w:rsidP="00F03E42">
      <w:pPr>
        <w:pStyle w:val="Heading2"/>
      </w:pPr>
      <w:r>
        <w:t>Evaluation</w:t>
      </w:r>
    </w:p>
    <w:p w14:paraId="4013DB0B" w14:textId="15376222" w:rsidR="00EF754C" w:rsidRDefault="004D3C4A" w:rsidP="00F03E42">
      <w:r>
        <w:t>Alternative</w:t>
      </w:r>
      <w:r w:rsidR="004D5FA2">
        <w:t xml:space="preserve"> 1 introduces no additional </w:t>
      </w:r>
      <w:r w:rsidR="00EF754C">
        <w:t>size</w:t>
      </w:r>
      <w:r w:rsidR="004D5FA2">
        <w:t xml:space="preserve"> while </w:t>
      </w:r>
      <w:r>
        <w:t xml:space="preserve">alternatives </w:t>
      </w:r>
      <w:r w:rsidR="00784023">
        <w:t>2 and</w:t>
      </w:r>
      <w:r w:rsidR="004D5FA2">
        <w:t xml:space="preserve"> </w:t>
      </w:r>
      <w:r w:rsidR="00DC4DBC">
        <w:t>3</w:t>
      </w:r>
      <w:r w:rsidR="00784023">
        <w:t xml:space="preserve"> introduce</w:t>
      </w:r>
      <w:r w:rsidR="004D5FA2">
        <w:t xml:space="preserve"> one </w:t>
      </w:r>
      <w:r w:rsidR="00EF754C">
        <w:t xml:space="preserve">additional </w:t>
      </w:r>
      <w:r w:rsidR="004D5FA2">
        <w:t xml:space="preserve">byte. </w:t>
      </w:r>
      <w:r>
        <w:t xml:space="preserve">Alternatives </w:t>
      </w:r>
      <w:r w:rsidR="00784023">
        <w:t xml:space="preserve">2 and </w:t>
      </w:r>
      <w:r w:rsidR="00DC4DBC">
        <w:t>3</w:t>
      </w:r>
      <w:r w:rsidR="004D5FA2">
        <w:t xml:space="preserve"> allow for introduction of more than 32 new LCID values whereas </w:t>
      </w:r>
      <w:r w:rsidR="007F7690">
        <w:t>alternative</w:t>
      </w:r>
      <w:r w:rsidR="004D5FA2">
        <w:t xml:space="preserve"> 1 is restricted to 32 values.</w:t>
      </w:r>
    </w:p>
    <w:p w14:paraId="1B366118" w14:textId="39E1049B" w:rsidR="00925D8C" w:rsidRDefault="00925D8C" w:rsidP="00925D8C">
      <w:pPr>
        <w:pStyle w:val="Caption"/>
      </w:pPr>
      <w:r>
        <w:t xml:space="preserve">Table 3 – Evaluation result of the </w:t>
      </w:r>
      <w:r w:rsidR="007F7690">
        <w:t>alternative</w:t>
      </w:r>
      <w: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0"/>
        <w:gridCol w:w="1535"/>
        <w:gridCol w:w="1400"/>
        <w:gridCol w:w="1559"/>
      </w:tblGrid>
      <w:tr w:rsidR="00925D8C" w14:paraId="0B0BDC73" w14:textId="77777777" w:rsidTr="001D3FA7">
        <w:trPr>
          <w:jc w:val="center"/>
        </w:trPr>
        <w:tc>
          <w:tcPr>
            <w:tcW w:w="2560" w:type="dxa"/>
          </w:tcPr>
          <w:p w14:paraId="10378D3E" w14:textId="77777777" w:rsidR="00925D8C" w:rsidRDefault="00925D8C" w:rsidP="009C3E34"/>
        </w:tc>
        <w:tc>
          <w:tcPr>
            <w:tcW w:w="1535" w:type="dxa"/>
          </w:tcPr>
          <w:p w14:paraId="3E324DDA" w14:textId="730169A5" w:rsidR="00925D8C" w:rsidRPr="00F03E42" w:rsidRDefault="001D3FA7" w:rsidP="009C3E34">
            <w:pPr>
              <w:jc w:val="center"/>
              <w:rPr>
                <w:b/>
              </w:rPr>
            </w:pPr>
            <w:r>
              <w:rPr>
                <w:b/>
              </w:rPr>
              <w:t>Alternative</w:t>
            </w:r>
            <w:r w:rsidR="00925D8C" w:rsidRPr="00F03E42">
              <w:rPr>
                <w:b/>
              </w:rPr>
              <w:t xml:space="preserve"> 1</w:t>
            </w:r>
          </w:p>
        </w:tc>
        <w:tc>
          <w:tcPr>
            <w:tcW w:w="1400" w:type="dxa"/>
          </w:tcPr>
          <w:p w14:paraId="2AE1853B" w14:textId="1DD75697" w:rsidR="00925D8C" w:rsidRPr="00F03E42" w:rsidRDefault="001D3FA7" w:rsidP="009C3E34">
            <w:pPr>
              <w:jc w:val="center"/>
              <w:rPr>
                <w:b/>
              </w:rPr>
            </w:pPr>
            <w:r>
              <w:rPr>
                <w:b/>
              </w:rPr>
              <w:t>Alternative</w:t>
            </w:r>
            <w:r w:rsidRPr="00F03E42">
              <w:rPr>
                <w:b/>
              </w:rPr>
              <w:t xml:space="preserve"> </w:t>
            </w:r>
            <w:r w:rsidR="00925D8C">
              <w:rPr>
                <w:b/>
              </w:rPr>
              <w:t>2</w:t>
            </w:r>
          </w:p>
        </w:tc>
        <w:tc>
          <w:tcPr>
            <w:tcW w:w="1559" w:type="dxa"/>
          </w:tcPr>
          <w:p w14:paraId="28C0E487" w14:textId="19A273AF" w:rsidR="00925D8C" w:rsidRPr="00F03E42" w:rsidRDefault="001D3FA7" w:rsidP="009C3E34">
            <w:pPr>
              <w:jc w:val="center"/>
              <w:rPr>
                <w:b/>
              </w:rPr>
            </w:pPr>
            <w:r>
              <w:rPr>
                <w:b/>
              </w:rPr>
              <w:t>Alternative</w:t>
            </w:r>
            <w:r w:rsidRPr="00F03E42">
              <w:rPr>
                <w:b/>
              </w:rPr>
              <w:t xml:space="preserve"> </w:t>
            </w:r>
            <w:r w:rsidR="00925D8C">
              <w:rPr>
                <w:b/>
              </w:rPr>
              <w:t>3</w:t>
            </w:r>
          </w:p>
        </w:tc>
      </w:tr>
      <w:tr w:rsidR="00925D8C" w14:paraId="0FBAE382" w14:textId="77777777" w:rsidTr="001D3FA7">
        <w:trPr>
          <w:jc w:val="center"/>
        </w:trPr>
        <w:tc>
          <w:tcPr>
            <w:tcW w:w="2560" w:type="dxa"/>
          </w:tcPr>
          <w:p w14:paraId="6114CD3D" w14:textId="644A72DE" w:rsidR="00925D8C" w:rsidRPr="00F03E42" w:rsidRDefault="00925D8C" w:rsidP="009C3E34">
            <w:pPr>
              <w:rPr>
                <w:b/>
              </w:rPr>
            </w:pPr>
            <w:r>
              <w:rPr>
                <w:b/>
              </w:rPr>
              <w:t xml:space="preserve">Additional </w:t>
            </w:r>
            <w:r w:rsidR="00F91C09">
              <w:rPr>
                <w:b/>
              </w:rPr>
              <w:t>overhead</w:t>
            </w:r>
          </w:p>
        </w:tc>
        <w:tc>
          <w:tcPr>
            <w:tcW w:w="1535" w:type="dxa"/>
          </w:tcPr>
          <w:p w14:paraId="76129677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00B050"/>
              </w:rPr>
              <w:t>0 bytes</w:t>
            </w:r>
          </w:p>
        </w:tc>
        <w:tc>
          <w:tcPr>
            <w:tcW w:w="1400" w:type="dxa"/>
          </w:tcPr>
          <w:p w14:paraId="4223565B" w14:textId="77777777" w:rsidR="00925D8C" w:rsidRPr="009C3E34" w:rsidRDefault="00925D8C" w:rsidP="009C3E34">
            <w:pPr>
              <w:jc w:val="center"/>
              <w:rPr>
                <w:color w:val="FF0000"/>
              </w:rPr>
            </w:pPr>
            <w:r w:rsidRPr="009C3E34">
              <w:rPr>
                <w:color w:val="FF0000"/>
              </w:rPr>
              <w:t>1 byte</w:t>
            </w:r>
          </w:p>
        </w:tc>
        <w:tc>
          <w:tcPr>
            <w:tcW w:w="1559" w:type="dxa"/>
          </w:tcPr>
          <w:p w14:paraId="60B4B61A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FF0000"/>
              </w:rPr>
              <w:t>1 byte</w:t>
            </w:r>
          </w:p>
        </w:tc>
      </w:tr>
      <w:tr w:rsidR="00925D8C" w14:paraId="11A4FEB3" w14:textId="77777777" w:rsidTr="001D3FA7">
        <w:trPr>
          <w:jc w:val="center"/>
        </w:trPr>
        <w:tc>
          <w:tcPr>
            <w:tcW w:w="2560" w:type="dxa"/>
          </w:tcPr>
          <w:p w14:paraId="0FB6A076" w14:textId="77777777" w:rsidR="00925D8C" w:rsidRPr="00F03E42" w:rsidRDefault="00925D8C" w:rsidP="009C3E34">
            <w:pPr>
              <w:rPr>
                <w:b/>
              </w:rPr>
            </w:pPr>
            <w:r w:rsidRPr="00F03E42">
              <w:rPr>
                <w:b/>
              </w:rPr>
              <w:t>Amount of new LCIDs</w:t>
            </w:r>
          </w:p>
        </w:tc>
        <w:tc>
          <w:tcPr>
            <w:tcW w:w="1535" w:type="dxa"/>
          </w:tcPr>
          <w:p w14:paraId="6C36851D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FF0000"/>
              </w:rPr>
              <w:t>32</w:t>
            </w:r>
          </w:p>
        </w:tc>
        <w:tc>
          <w:tcPr>
            <w:tcW w:w="1400" w:type="dxa"/>
          </w:tcPr>
          <w:p w14:paraId="029D96DC" w14:textId="13D28790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More than 32</w:t>
            </w:r>
          </w:p>
        </w:tc>
        <w:tc>
          <w:tcPr>
            <w:tcW w:w="1559" w:type="dxa"/>
          </w:tcPr>
          <w:p w14:paraId="72B129FF" w14:textId="1C714542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More than 32</w:t>
            </w:r>
          </w:p>
        </w:tc>
      </w:tr>
      <w:tr w:rsidR="00925D8C" w14:paraId="705C50EB" w14:textId="77777777" w:rsidTr="001D3FA7">
        <w:trPr>
          <w:jc w:val="center"/>
        </w:trPr>
        <w:tc>
          <w:tcPr>
            <w:tcW w:w="2560" w:type="dxa"/>
          </w:tcPr>
          <w:p w14:paraId="01CBC22B" w14:textId="1D8A017B" w:rsidR="00925D8C" w:rsidRPr="00F03E42" w:rsidRDefault="00925D8C" w:rsidP="009C3E34">
            <w:pPr>
              <w:rPr>
                <w:b/>
              </w:rPr>
            </w:pPr>
            <w:r>
              <w:rPr>
                <w:b/>
              </w:rPr>
              <w:t>R-bits left</w:t>
            </w:r>
          </w:p>
        </w:tc>
        <w:tc>
          <w:tcPr>
            <w:tcW w:w="1535" w:type="dxa"/>
          </w:tcPr>
          <w:p w14:paraId="00E49463" w14:textId="0647E5C9" w:rsidR="00925D8C" w:rsidRPr="009C3E34" w:rsidRDefault="00891FDC" w:rsidP="009C3E3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</w:t>
            </w:r>
          </w:p>
        </w:tc>
        <w:tc>
          <w:tcPr>
            <w:tcW w:w="1400" w:type="dxa"/>
          </w:tcPr>
          <w:p w14:paraId="5C1D4640" w14:textId="6964B733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Yes</w:t>
            </w:r>
          </w:p>
        </w:tc>
        <w:tc>
          <w:tcPr>
            <w:tcW w:w="1559" w:type="dxa"/>
          </w:tcPr>
          <w:p w14:paraId="6A1CDD22" w14:textId="2A7FB503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Yes</w:t>
            </w:r>
          </w:p>
        </w:tc>
      </w:tr>
    </w:tbl>
    <w:p w14:paraId="6AAA18BE" w14:textId="77777777" w:rsidR="00925D8C" w:rsidRDefault="00925D8C" w:rsidP="00F03E42"/>
    <w:p w14:paraId="3DE032C4" w14:textId="4D0A5F66" w:rsidR="00EF754C" w:rsidRDefault="00EF754C" w:rsidP="00F03E42">
      <w:r>
        <w:t xml:space="preserve">Even though </w:t>
      </w:r>
      <w:r w:rsidR="00F91C09">
        <w:t>alternative</w:t>
      </w:r>
      <w:r>
        <w:t xml:space="preserve"> 1 has the lowest additional size we think the lack of R-bits limits future extensibility. Therefore</w:t>
      </w:r>
      <w:r w:rsidR="00F26CCA">
        <w:t>,</w:t>
      </w:r>
      <w:r>
        <w:t xml:space="preserve"> it is ruled out. When selecting between </w:t>
      </w:r>
      <w:r w:rsidR="00C65E90">
        <w:t xml:space="preserve">alternative </w:t>
      </w:r>
      <w:r>
        <w:t xml:space="preserve">2 and 3 it can be understood that the exact number of new LCIDs in </w:t>
      </w:r>
      <w:r w:rsidR="002F75FA">
        <w:t xml:space="preserve">both </w:t>
      </w:r>
      <w:r w:rsidR="007F7690">
        <w:t>alternative</w:t>
      </w:r>
      <w:r w:rsidR="002F75FA">
        <w:t xml:space="preserve"> 2 and </w:t>
      </w:r>
      <w:r w:rsidR="007F7690">
        <w:t>alternative</w:t>
      </w:r>
      <w:r>
        <w:t xml:space="preserve"> 3 can be traded for R-bits. If </w:t>
      </w:r>
      <w:r w:rsidR="007F7690">
        <w:t>alternative</w:t>
      </w:r>
      <w:r>
        <w:t xml:space="preserve"> 3 is setup with 6 </w:t>
      </w:r>
      <w:r w:rsidR="00925D8C">
        <w:t xml:space="preserve">R-bits (as shown in figure 5) to allow for a fair comparison with </w:t>
      </w:r>
      <w:r w:rsidR="007F7690">
        <w:t>alternative</w:t>
      </w:r>
      <w:r w:rsidR="00925D8C">
        <w:t xml:space="preserve"> 2, only three bits are left for the LCID2 field. Hence only 8 new LCID values can be introduced in this case. As </w:t>
      </w:r>
      <w:r w:rsidR="007F7690">
        <w:t>alternative</w:t>
      </w:r>
      <w:r w:rsidR="00925D8C">
        <w:t xml:space="preserve"> 2 allows for 96 new LCID values and 6 R-bits we think </w:t>
      </w:r>
      <w:r w:rsidR="007F7690">
        <w:t>alternative</w:t>
      </w:r>
      <w:r w:rsidR="00925D8C">
        <w:t xml:space="preserve"> 2 should be chosen.</w:t>
      </w:r>
      <w:r w:rsidR="002F75FA">
        <w:t xml:space="preserve"> </w:t>
      </w:r>
    </w:p>
    <w:bookmarkStart w:id="1" w:name="_MON_1551693224"/>
    <w:bookmarkEnd w:id="1"/>
    <w:p w14:paraId="628625D0" w14:textId="424FE7DA" w:rsidR="00925D8C" w:rsidRDefault="00925D8C" w:rsidP="00925D8C">
      <w:pPr>
        <w:pStyle w:val="Figure"/>
        <w:rPr>
          <w:noProof/>
        </w:rPr>
      </w:pPr>
      <w:r w:rsidRPr="002F4F3B">
        <w:rPr>
          <w:noProof/>
        </w:rPr>
        <w:object w:dxaOrig="5070" w:dyaOrig="1395" w14:anchorId="3D28D528">
          <v:shape id="_x0000_i1029" type="#_x0000_t75" style="width:253.5pt;height:69.75pt" o:ole="">
            <v:imagedata r:id="rId21" o:title=""/>
          </v:shape>
          <o:OLEObject Type="Embed" ProgID="Visio.Drawing.11" ShapeID="_x0000_i1029" DrawAspect="Content" ObjectID="_1584453252" r:id="rId22"/>
        </w:object>
      </w:r>
    </w:p>
    <w:p w14:paraId="4F6584F0" w14:textId="6E9D6057" w:rsidR="00925D8C" w:rsidRDefault="00925D8C" w:rsidP="00925D8C">
      <w:pPr>
        <w:pStyle w:val="Caption"/>
      </w:pPr>
      <w:r>
        <w:t xml:space="preserve">Figure 5 – </w:t>
      </w:r>
      <w:r w:rsidR="00494A30">
        <w:t xml:space="preserve">Alternative </w:t>
      </w:r>
      <w:r>
        <w:t>3 with 6 R-bits</w:t>
      </w:r>
    </w:p>
    <w:p w14:paraId="7BEB6616" w14:textId="4A7FEBD0" w:rsidR="002F75FA" w:rsidRPr="002F75FA" w:rsidRDefault="002F75FA" w:rsidP="002F75FA">
      <w:r>
        <w:t xml:space="preserve">In conclusion, </w:t>
      </w:r>
      <w:r w:rsidR="00494A30">
        <w:t>alternative</w:t>
      </w:r>
      <w:r>
        <w:t xml:space="preserve"> 2 has 13 bits to spend for LCID field and R-bits, while </w:t>
      </w:r>
      <w:r w:rsidR="00494A30">
        <w:t xml:space="preserve">alternative </w:t>
      </w:r>
      <w:r>
        <w:t>3 has 9 bits for LCID field and R-bits.</w:t>
      </w:r>
      <w:r w:rsidR="00631896">
        <w:t xml:space="preserve"> We therefore suggest to go with alternative 2</w:t>
      </w:r>
      <w:r w:rsidR="00597118">
        <w:t>.</w:t>
      </w:r>
    </w:p>
    <w:p w14:paraId="381A2E12" w14:textId="6B36FF2B" w:rsidR="00F03E42" w:rsidRDefault="00F03E42" w:rsidP="00FA5AFF">
      <w:pPr>
        <w:pStyle w:val="Proposal"/>
      </w:pPr>
      <w:bookmarkStart w:id="2" w:name="_Toc477951666"/>
      <w:bookmarkStart w:id="3" w:name="_Toc477952088"/>
      <w:bookmarkStart w:id="4" w:name="_Toc478047674"/>
      <w:bookmarkStart w:id="5" w:name="_Toc498430613"/>
      <w:bookmarkStart w:id="6" w:name="_Toc498597948"/>
      <w:bookmarkStart w:id="7" w:name="_Toc510023037"/>
      <w:bookmarkStart w:id="8" w:name="_Toc510023758"/>
      <w:bookmarkStart w:id="9" w:name="_Toc510640813"/>
      <w:r>
        <w:t>Change the R-bit in the MAC sub-headers for UL-SCH and DL-SCH to a V-bit.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BB1D53" w14:textId="105D9774" w:rsidR="00F03E42" w:rsidRDefault="00F03E42" w:rsidP="00FA5AFF">
      <w:pPr>
        <w:pStyle w:val="Proposal"/>
      </w:pPr>
      <w:bookmarkStart w:id="10" w:name="_Toc477951667"/>
      <w:bookmarkStart w:id="11" w:name="_Toc477952089"/>
      <w:bookmarkStart w:id="12" w:name="_Toc478047675"/>
      <w:bookmarkStart w:id="13" w:name="_Toc498430614"/>
      <w:bookmarkStart w:id="14" w:name="_Toc498597949"/>
      <w:bookmarkStart w:id="15" w:name="_Toc510023038"/>
      <w:bookmarkStart w:id="16" w:name="_Toc510023759"/>
      <w:bookmarkStart w:id="17" w:name="_Toc510640814"/>
      <w:r>
        <w:t>When the V-bit is equal to zero the existing tables for LCID values are used.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FCE32B0" w14:textId="58C096D5" w:rsidR="00925D8C" w:rsidRDefault="00925D8C" w:rsidP="00FA5AFF">
      <w:pPr>
        <w:pStyle w:val="Proposal"/>
      </w:pPr>
      <w:bookmarkStart w:id="18" w:name="_Toc477951668"/>
      <w:bookmarkStart w:id="19" w:name="_Toc477952090"/>
      <w:bookmarkStart w:id="20" w:name="_Toc478047676"/>
      <w:bookmarkStart w:id="21" w:name="_Toc498430615"/>
      <w:bookmarkStart w:id="22" w:name="_Toc498597950"/>
      <w:bookmarkStart w:id="23" w:name="_Toc510023039"/>
      <w:bookmarkStart w:id="24" w:name="_Toc510023760"/>
      <w:bookmarkStart w:id="25" w:name="_Toc510640815"/>
      <w:r>
        <w:lastRenderedPageBreak/>
        <w:t>Introduce a new V/F2/R/R/R/R/R/R/E/LCID MAC sub-header with 7-bit LCID field and new corresponding sub-headers for other values of F2 and E.</w:t>
      </w:r>
      <w:r>
        <w:br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F4F3B">
        <w:rPr>
          <w:noProof/>
        </w:rPr>
        <w:object w:dxaOrig="3495" w:dyaOrig="1395" w14:anchorId="4B6ABC24">
          <v:shape id="_x0000_i1030" type="#_x0000_t75" style="width:174.75pt;height:69.75pt" o:ole="">
            <v:imagedata r:id="rId23" o:title=""/>
          </v:shape>
          <o:OLEObject Type="Embed" ProgID="Visio.Drawing.11" ShapeID="_x0000_i1030" DrawAspect="Content" ObjectID="_1584453253" r:id="rId24"/>
        </w:object>
      </w:r>
    </w:p>
    <w:p w14:paraId="7187E48D" w14:textId="6C078B2B" w:rsidR="00F03E42" w:rsidRDefault="00F03E42" w:rsidP="00FA5AFF">
      <w:pPr>
        <w:pStyle w:val="Proposal"/>
      </w:pPr>
      <w:bookmarkStart w:id="26" w:name="_Toc477951669"/>
      <w:bookmarkStart w:id="27" w:name="_Toc477952091"/>
      <w:bookmarkStart w:id="28" w:name="_Toc478047677"/>
      <w:bookmarkStart w:id="29" w:name="_Toc498430616"/>
      <w:bookmarkStart w:id="30" w:name="_Toc498597951"/>
      <w:bookmarkStart w:id="31" w:name="_Toc510023040"/>
      <w:bookmarkStart w:id="32" w:name="_Toc510023761"/>
      <w:bookmarkStart w:id="33" w:name="_Toc510640816"/>
      <w:r>
        <w:t xml:space="preserve">Introduce new LCID tables for </w:t>
      </w:r>
      <w:r w:rsidR="00925D8C">
        <w:t xml:space="preserve">7-bit </w:t>
      </w:r>
      <w:r>
        <w:t xml:space="preserve">LCID values to be used when the </w:t>
      </w:r>
      <w:r w:rsidR="00FA5AFF">
        <w:t>V-bit is equal to 1.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872D95E" w14:textId="7EF29E53" w:rsidR="00F26CCA" w:rsidRDefault="00891FDC" w:rsidP="00FA5AFF">
      <w:pPr>
        <w:pStyle w:val="Proposal"/>
      </w:pPr>
      <w:bookmarkStart w:id="34" w:name="_Toc477952092"/>
      <w:bookmarkStart w:id="35" w:name="_Toc478047678"/>
      <w:bookmarkStart w:id="36" w:name="_Toc498430617"/>
      <w:bookmarkStart w:id="37" w:name="_Toc498597952"/>
      <w:bookmarkStart w:id="38" w:name="_Toc510023041"/>
      <w:bookmarkStart w:id="39" w:name="_Toc510023762"/>
      <w:bookmarkStart w:id="40" w:name="_Toc510640817"/>
      <w:r>
        <w:t>Out of the added MAC CEs added in Rel-1</w:t>
      </w:r>
      <w:r w:rsidR="006C4691">
        <w:t>5 and onwards</w:t>
      </w:r>
      <w:r>
        <w:t xml:space="preserve"> the non-overhead critical MAC CEs should be assigned to the new </w:t>
      </w:r>
      <w:r w:rsidR="00F26CCA">
        <w:t>LCID table</w:t>
      </w:r>
      <w:r>
        <w:t>.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66C7B3D1" w14:textId="6192ECA3" w:rsidR="004D5FA2" w:rsidRDefault="00E96B7B" w:rsidP="00925D8C">
      <w:pPr>
        <w:pStyle w:val="Heading2"/>
      </w:pPr>
      <w:r>
        <w:t>Need for a capability bit</w:t>
      </w:r>
    </w:p>
    <w:p w14:paraId="61B7EE54" w14:textId="63C8DBE6" w:rsidR="004D5FA2" w:rsidRDefault="00E96B7B" w:rsidP="00FA5AFF">
      <w:r>
        <w:t>There is no need for a capability bit for this change as such. Instead we can stick to the current scheme where individual MAC CEs require a capability bit.</w:t>
      </w:r>
    </w:p>
    <w:p w14:paraId="2BA904F6" w14:textId="0351EBDC" w:rsidR="00E96B7B" w:rsidRPr="004D5FA2" w:rsidRDefault="00E96B7B" w:rsidP="00925D8C">
      <w:pPr>
        <w:pStyle w:val="Observation"/>
      </w:pPr>
      <w:bookmarkStart w:id="41" w:name="_Toc477951664"/>
      <w:bookmarkStart w:id="42" w:name="_Toc478047680"/>
      <w:bookmarkStart w:id="43" w:name="_Toc498597973"/>
      <w:bookmarkStart w:id="44" w:name="_Toc510023028"/>
      <w:bookmarkStart w:id="45" w:name="_Toc510023756"/>
      <w:r>
        <w:t xml:space="preserve">No need to introduce a capability bit to show that a UE supports this </w:t>
      </w:r>
      <w:r w:rsidR="00A66BA5">
        <w:t>alternative</w:t>
      </w:r>
      <w:r>
        <w:t>.</w:t>
      </w:r>
      <w:bookmarkEnd w:id="41"/>
      <w:bookmarkEnd w:id="42"/>
      <w:bookmarkEnd w:id="43"/>
      <w:bookmarkEnd w:id="44"/>
      <w:bookmarkEnd w:id="45"/>
    </w:p>
    <w:p w14:paraId="6D985B22" w14:textId="2A829F10" w:rsidR="00994C40" w:rsidRDefault="00994C40" w:rsidP="00CE0424">
      <w:pPr>
        <w:pStyle w:val="BodyText"/>
      </w:pPr>
    </w:p>
    <w:p w14:paraId="701CEA72" w14:textId="6032F482" w:rsidR="00840486" w:rsidRDefault="001F7F49" w:rsidP="001F7F49">
      <w:pPr>
        <w:pStyle w:val="Heading2"/>
      </w:pPr>
      <w:r>
        <w:t>Possibility to keep the R-bit</w:t>
      </w:r>
    </w:p>
    <w:p w14:paraId="13AD010E" w14:textId="77777777" w:rsidR="000A0708" w:rsidRDefault="001F7F49" w:rsidP="001F7F49">
      <w:r>
        <w:t>With the above proposal the R-bit would become a V-bit.</w:t>
      </w:r>
      <w:r w:rsidR="008C4F85">
        <w:t xml:space="preserve"> There are different ways in which RAN2 can go about implementing this solution in the MAC specification</w:t>
      </w:r>
      <w:r w:rsidR="000A0708">
        <w:t>, we see the following approaches:</w:t>
      </w:r>
    </w:p>
    <w:p w14:paraId="1DDB061B" w14:textId="0949E1AC" w:rsidR="001F7F49" w:rsidRDefault="008C4F85" w:rsidP="00805516">
      <w:pPr>
        <w:pStyle w:val="ListParagraph"/>
        <w:numPr>
          <w:ilvl w:val="0"/>
          <w:numId w:val="18"/>
        </w:numPr>
      </w:pPr>
      <w:r>
        <w:t xml:space="preserve">the </w:t>
      </w:r>
      <w:r w:rsidR="004B2A0C">
        <w:t>R</w:t>
      </w:r>
      <w:r>
        <w:t xml:space="preserve">-bit is </w:t>
      </w:r>
      <w:r w:rsidR="004B2A0C">
        <w:t xml:space="preserve">used to always be </w:t>
      </w:r>
      <w:r>
        <w:t>a V-bit.</w:t>
      </w:r>
      <w:r w:rsidR="00805516">
        <w:t xml:space="preserve"> I.e. hard-coded in the specification.</w:t>
      </w:r>
    </w:p>
    <w:p w14:paraId="237D1084" w14:textId="4DD1FE80" w:rsidR="004B2A0C" w:rsidRDefault="004B2A0C" w:rsidP="00805516">
      <w:pPr>
        <w:pStyle w:val="ListParagraph"/>
        <w:numPr>
          <w:ilvl w:val="0"/>
          <w:numId w:val="18"/>
        </w:numPr>
      </w:pPr>
      <w:r>
        <w:t>the R</w:t>
      </w:r>
      <w:r w:rsidR="00805516">
        <w:t>-bit is a V-bit if configured by RRC.</w:t>
      </w:r>
    </w:p>
    <w:p w14:paraId="7066724C" w14:textId="6D007C66" w:rsidR="002D5662" w:rsidRDefault="003170F6" w:rsidP="001F7F49">
      <w:r>
        <w:t>The m</w:t>
      </w:r>
      <w:r w:rsidR="000A02A6">
        <w:t xml:space="preserve">ost interesting case where the two approaches differ is perhaps for the 1-octet MAC sub-header used </w:t>
      </w:r>
      <w:r>
        <w:t xml:space="preserve">for example for </w:t>
      </w:r>
      <w:r w:rsidR="000A02A6">
        <w:t>MSG3</w:t>
      </w:r>
      <w:r w:rsidR="00996A61">
        <w:t xml:space="preserve">. </w:t>
      </w:r>
      <w:r w:rsidR="000A02A6">
        <w:t xml:space="preserve">With approach 1, </w:t>
      </w:r>
      <w:r w:rsidR="002D5662">
        <w:t xml:space="preserve">the </w:t>
      </w:r>
      <w:r w:rsidR="00853F57">
        <w:t xml:space="preserve">last </w:t>
      </w:r>
      <w:r w:rsidR="002D5662">
        <w:t xml:space="preserve">R-bit would be used and there is no possibility to indicate any future </w:t>
      </w:r>
      <w:r w:rsidR="00853F57">
        <w:t>indications when sending MSG3</w:t>
      </w:r>
      <w:r w:rsidR="00676193">
        <w:t xml:space="preserve">. We also expect that </w:t>
      </w:r>
      <w:r w:rsidR="002602E2">
        <w:t>the features which will use the extended LCID space would not be applicable</w:t>
      </w:r>
      <w:r w:rsidR="00BE1356">
        <w:t xml:space="preserve"> before the eNB has</w:t>
      </w:r>
      <w:r w:rsidR="00FB157E">
        <w:t xml:space="preserve"> explicitly configured them</w:t>
      </w:r>
      <w:r w:rsidR="002602E2">
        <w:t xml:space="preserve">. Hence, </w:t>
      </w:r>
      <w:r w:rsidR="00FB157E">
        <w:t>approach 2 is perhaps more future proof in the sense that we would leave the door open in case we would need to indicate anything in the MAC sub-header for MSG3. RAN2 should carefully consider whether or not approach 1 or approach 2 should be adopted.</w:t>
      </w:r>
    </w:p>
    <w:p w14:paraId="0E528924" w14:textId="5DD9850A" w:rsidR="00E108F3" w:rsidRPr="001F7F49" w:rsidRDefault="00FB157E" w:rsidP="00E108F3">
      <w:pPr>
        <w:pStyle w:val="Proposal"/>
      </w:pPr>
      <w:bookmarkStart w:id="46" w:name="_Toc510640818"/>
      <w:r>
        <w:t xml:space="preserve">RAN2 should consider whether to </w:t>
      </w:r>
      <w:r w:rsidR="00E108F3">
        <w:t xml:space="preserve">the R-bit can remain </w:t>
      </w:r>
      <w:r w:rsidR="001334C4">
        <w:t xml:space="preserve">a R-bit </w:t>
      </w:r>
      <w:r w:rsidR="00E108F3">
        <w:t>before explicit RRC configuration.</w:t>
      </w:r>
      <w:bookmarkEnd w:id="46"/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B49FD33" w14:textId="77777777" w:rsidR="007F7690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08358E7" w14:textId="77777777" w:rsidR="007F7690" w:rsidRPr="007F7690" w:rsidRDefault="007F7690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1</w:t>
      </w:r>
      <w:r w:rsidRPr="007F7690">
        <w:rPr>
          <w:rFonts w:asciiTheme="minorHAnsi" w:eastAsiaTheme="minorEastAsia" w:hAnsiTheme="minorHAnsi" w:cstheme="minorBidi"/>
          <w:b w:val="0"/>
          <w:sz w:val="22"/>
        </w:rPr>
        <w:tab/>
      </w:r>
      <w:r>
        <w:t>No need to introduce a capability bit to show that a UE supports this alternative.</w:t>
      </w:r>
    </w:p>
    <w:p w14:paraId="5C342F4B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0A733D" w14:textId="77777777" w:rsidR="006C4691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D3532A3" w14:textId="77777777" w:rsidR="002D66D4" w:rsidRPr="002D66D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2D66D4">
        <w:t>Proposal 1</w:t>
      </w:r>
      <w:r w:rsidR="002D66D4" w:rsidRPr="002D66D4">
        <w:rPr>
          <w:rFonts w:asciiTheme="minorHAnsi" w:eastAsiaTheme="minorEastAsia" w:hAnsiTheme="minorHAnsi" w:cstheme="minorBidi"/>
          <w:b w:val="0"/>
          <w:sz w:val="22"/>
        </w:rPr>
        <w:tab/>
      </w:r>
      <w:r w:rsidR="002D66D4">
        <w:t>Change the R-bit in the MAC sub-headers for UL-SCH and DL-SCH to a V-bit.</w:t>
      </w:r>
    </w:p>
    <w:p w14:paraId="5CE48F40" w14:textId="77777777" w:rsidR="002D66D4" w:rsidRPr="002D66D4" w:rsidRDefault="002D66D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2D66D4">
        <w:rPr>
          <w:rFonts w:asciiTheme="minorHAnsi" w:eastAsiaTheme="minorEastAsia" w:hAnsiTheme="minorHAnsi" w:cstheme="minorBidi"/>
          <w:b w:val="0"/>
          <w:sz w:val="22"/>
        </w:rPr>
        <w:tab/>
      </w:r>
      <w:r>
        <w:t>When the V-bit is equal to zero the existing tables for LCID values are used.</w:t>
      </w:r>
    </w:p>
    <w:p w14:paraId="475863A4" w14:textId="77777777" w:rsidR="002D66D4" w:rsidRPr="002D66D4" w:rsidRDefault="002D66D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2D66D4">
        <w:rPr>
          <w:rFonts w:asciiTheme="minorHAnsi" w:eastAsiaTheme="minorEastAsia" w:hAnsiTheme="minorHAnsi" w:cstheme="minorBidi"/>
          <w:b w:val="0"/>
          <w:sz w:val="22"/>
        </w:rPr>
        <w:tab/>
      </w:r>
      <w:r>
        <w:t>Introduce a new V/F2/R/R/R/R</w:t>
      </w:r>
      <w:bookmarkStart w:id="47" w:name="_GoBack"/>
      <w:bookmarkEnd w:id="47"/>
      <w:r>
        <w:t xml:space="preserve">/R/R/E/LCID MAC sub-header with 7-bit LCID field and new corresponding sub-headers for other values of F2 and E. </w:t>
      </w:r>
      <w:r w:rsidRPr="002F4F3B">
        <w:object w:dxaOrig="3495" w:dyaOrig="1395" w14:anchorId="2872F531">
          <v:shape id="_x0000_i1031" type="#_x0000_t75" style="width:174.75pt;height:69.75pt" o:ole="">
            <v:imagedata r:id="rId23" o:title=""/>
          </v:shape>
          <o:OLEObject Type="Embed" ProgID="Visio.Drawing.11" ShapeID="_x0000_i1031" DrawAspect="Content" ObjectID="_1584453254" r:id="rId25"/>
        </w:object>
      </w:r>
    </w:p>
    <w:p w14:paraId="24F358CE" w14:textId="77777777" w:rsidR="002D66D4" w:rsidRPr="002D66D4" w:rsidRDefault="002D66D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4</w:t>
      </w:r>
      <w:r w:rsidRPr="002D66D4">
        <w:rPr>
          <w:rFonts w:asciiTheme="minorHAnsi" w:eastAsiaTheme="minorEastAsia" w:hAnsiTheme="minorHAnsi" w:cstheme="minorBidi"/>
          <w:b w:val="0"/>
          <w:sz w:val="22"/>
        </w:rPr>
        <w:tab/>
      </w:r>
      <w:r>
        <w:t>Introduce new LCID tables for 7-bit LCID values to be used when the V-bit is equal to 1.</w:t>
      </w:r>
    </w:p>
    <w:p w14:paraId="26A2A297" w14:textId="77777777" w:rsidR="002D66D4" w:rsidRPr="002D66D4" w:rsidRDefault="002D66D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5</w:t>
      </w:r>
      <w:r w:rsidRPr="002D66D4">
        <w:rPr>
          <w:rFonts w:asciiTheme="minorHAnsi" w:eastAsiaTheme="minorEastAsia" w:hAnsiTheme="minorHAnsi" w:cstheme="minorBidi"/>
          <w:b w:val="0"/>
          <w:sz w:val="22"/>
        </w:rPr>
        <w:tab/>
      </w:r>
      <w:r>
        <w:t>Out of the added MAC CEs added in Rel-15 and onwards the non-overhead critical MAC CEs should be assigned to the new LCID table.</w:t>
      </w:r>
    </w:p>
    <w:p w14:paraId="484446D5" w14:textId="77777777" w:rsidR="002D66D4" w:rsidRPr="002D66D4" w:rsidRDefault="002D66D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6</w:t>
      </w:r>
      <w:r w:rsidRPr="002D66D4">
        <w:rPr>
          <w:rFonts w:asciiTheme="minorHAnsi" w:eastAsiaTheme="minorEastAsia" w:hAnsiTheme="minorHAnsi" w:cstheme="minorBidi"/>
          <w:b w:val="0"/>
          <w:sz w:val="22"/>
        </w:rPr>
        <w:tab/>
      </w:r>
      <w:r>
        <w:t>RAN2 should consider whether to the R-bit can remain unused before explicit RRC configuration.</w:t>
      </w:r>
    </w:p>
    <w:p w14:paraId="0C30B33E" w14:textId="294A74E3" w:rsidR="00311702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0E3075AE" w14:textId="6B82FE1F" w:rsidR="00987EF8" w:rsidRDefault="00987EF8" w:rsidP="00925D8C">
      <w:pPr>
        <w:pStyle w:val="Heading1"/>
      </w:pPr>
      <w:r>
        <w:t>References</w:t>
      </w:r>
    </w:p>
    <w:p w14:paraId="1B5BCA93" w14:textId="2BDF4843" w:rsidR="00987EF8" w:rsidRPr="00987EF8" w:rsidRDefault="00987EF8" w:rsidP="00987EF8">
      <w:r>
        <w:t>[1]</w:t>
      </w:r>
      <w:r>
        <w:tab/>
      </w:r>
      <w:r w:rsidR="00E16890">
        <w:t>R2-1712956,</w:t>
      </w:r>
      <w:r>
        <w:t xml:space="preserve"> "</w:t>
      </w:r>
      <w:r w:rsidRPr="00987EF8">
        <w:t>LCID space extension</w:t>
      </w:r>
      <w:r>
        <w:t xml:space="preserve">", </w:t>
      </w:r>
      <w:r w:rsidRPr="00987EF8">
        <w:t>Ericsson</w:t>
      </w:r>
      <w:r>
        <w:t>, RAN2#</w:t>
      </w:r>
      <w:r w:rsidR="006C4691">
        <w:t>100</w:t>
      </w:r>
    </w:p>
    <w:sectPr w:rsidR="00987EF8" w:rsidRPr="00987EF8">
      <w:headerReference w:type="even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117C4" w14:textId="77777777" w:rsidR="0031105E" w:rsidRDefault="0031105E">
      <w:r>
        <w:separator/>
      </w:r>
    </w:p>
  </w:endnote>
  <w:endnote w:type="continuationSeparator" w:id="0">
    <w:p w14:paraId="7563C044" w14:textId="77777777" w:rsidR="0031105E" w:rsidRDefault="0031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3C2097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3D5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3D5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3AB7" w14:textId="77777777" w:rsidR="0031105E" w:rsidRDefault="0031105E">
      <w:r>
        <w:separator/>
      </w:r>
    </w:p>
  </w:footnote>
  <w:footnote w:type="continuationSeparator" w:id="0">
    <w:p w14:paraId="51591AA5" w14:textId="77777777" w:rsidR="0031105E" w:rsidRDefault="0031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227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4D6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16A1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D00A33"/>
    <w:multiLevelType w:val="hybridMultilevel"/>
    <w:tmpl w:val="AE20A25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CF5994"/>
    <w:multiLevelType w:val="hybridMultilevel"/>
    <w:tmpl w:val="72A002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5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7"/>
  </w:num>
  <w:num w:numId="17">
    <w:abstractNumId w:val="7"/>
  </w:num>
  <w:num w:numId="1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734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22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A6"/>
    <w:rsid w:val="000A0708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724"/>
    <w:rsid w:val="000D0D07"/>
    <w:rsid w:val="000D4797"/>
    <w:rsid w:val="000D6702"/>
    <w:rsid w:val="000E0527"/>
    <w:rsid w:val="000E1E92"/>
    <w:rsid w:val="000F06D6"/>
    <w:rsid w:val="000F0EB1"/>
    <w:rsid w:val="000F1106"/>
    <w:rsid w:val="000F3BE9"/>
    <w:rsid w:val="000F3F6C"/>
    <w:rsid w:val="000F6DF3"/>
    <w:rsid w:val="000F754C"/>
    <w:rsid w:val="001005FF"/>
    <w:rsid w:val="001062FB"/>
    <w:rsid w:val="001063E6"/>
    <w:rsid w:val="00113CF4"/>
    <w:rsid w:val="001153EA"/>
    <w:rsid w:val="00115643"/>
    <w:rsid w:val="00116765"/>
    <w:rsid w:val="00121142"/>
    <w:rsid w:val="001219F5"/>
    <w:rsid w:val="00121A20"/>
    <w:rsid w:val="00122F2E"/>
    <w:rsid w:val="0012377F"/>
    <w:rsid w:val="00124314"/>
    <w:rsid w:val="00126B4A"/>
    <w:rsid w:val="00132FD0"/>
    <w:rsid w:val="001334C4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E7C"/>
    <w:rsid w:val="00173A8E"/>
    <w:rsid w:val="00177795"/>
    <w:rsid w:val="0018143F"/>
    <w:rsid w:val="00181C42"/>
    <w:rsid w:val="00190AC1"/>
    <w:rsid w:val="0019341A"/>
    <w:rsid w:val="00197DF9"/>
    <w:rsid w:val="001A1987"/>
    <w:rsid w:val="001A2564"/>
    <w:rsid w:val="001A57A5"/>
    <w:rsid w:val="001A6173"/>
    <w:rsid w:val="001A6CBA"/>
    <w:rsid w:val="001B0D97"/>
    <w:rsid w:val="001B5A5D"/>
    <w:rsid w:val="001C1CE5"/>
    <w:rsid w:val="001C3D2A"/>
    <w:rsid w:val="001C6495"/>
    <w:rsid w:val="001D3FA7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F49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2D4"/>
    <w:rsid w:val="002500C8"/>
    <w:rsid w:val="00257543"/>
    <w:rsid w:val="002601F8"/>
    <w:rsid w:val="002602E2"/>
    <w:rsid w:val="002617E7"/>
    <w:rsid w:val="00261FC8"/>
    <w:rsid w:val="00263FB1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31D"/>
    <w:rsid w:val="0028280A"/>
    <w:rsid w:val="00286ACD"/>
    <w:rsid w:val="00287838"/>
    <w:rsid w:val="002907B5"/>
    <w:rsid w:val="00292EB7"/>
    <w:rsid w:val="00295659"/>
    <w:rsid w:val="00296227"/>
    <w:rsid w:val="00296F44"/>
    <w:rsid w:val="0029777D"/>
    <w:rsid w:val="002A010F"/>
    <w:rsid w:val="002A055E"/>
    <w:rsid w:val="002A1AA8"/>
    <w:rsid w:val="002A1D4E"/>
    <w:rsid w:val="002A2869"/>
    <w:rsid w:val="002A534B"/>
    <w:rsid w:val="002B24D6"/>
    <w:rsid w:val="002C41E6"/>
    <w:rsid w:val="002D071A"/>
    <w:rsid w:val="002D34B2"/>
    <w:rsid w:val="002D5662"/>
    <w:rsid w:val="002D66D4"/>
    <w:rsid w:val="002D7637"/>
    <w:rsid w:val="002E17F2"/>
    <w:rsid w:val="002E7CAE"/>
    <w:rsid w:val="002F2771"/>
    <w:rsid w:val="002F37A9"/>
    <w:rsid w:val="002F75FA"/>
    <w:rsid w:val="00301CE6"/>
    <w:rsid w:val="0030256B"/>
    <w:rsid w:val="00304DB4"/>
    <w:rsid w:val="0030501F"/>
    <w:rsid w:val="00307BA1"/>
    <w:rsid w:val="0031105E"/>
    <w:rsid w:val="00311702"/>
    <w:rsid w:val="00311E82"/>
    <w:rsid w:val="00313FD6"/>
    <w:rsid w:val="003143BD"/>
    <w:rsid w:val="003170F6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29CD"/>
    <w:rsid w:val="003742AC"/>
    <w:rsid w:val="00377CE1"/>
    <w:rsid w:val="00385BF0"/>
    <w:rsid w:val="003907F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23C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5C"/>
    <w:rsid w:val="003E55E4"/>
    <w:rsid w:val="003E645F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137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4A30"/>
    <w:rsid w:val="004964F1"/>
    <w:rsid w:val="004A16BC"/>
    <w:rsid w:val="004A2B94"/>
    <w:rsid w:val="004B2A0C"/>
    <w:rsid w:val="004B2BE5"/>
    <w:rsid w:val="004B7C0C"/>
    <w:rsid w:val="004C3898"/>
    <w:rsid w:val="004D36B1"/>
    <w:rsid w:val="004D3C4A"/>
    <w:rsid w:val="004D5FA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B5F"/>
    <w:rsid w:val="00507F34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1A0C"/>
    <w:rsid w:val="00546970"/>
    <w:rsid w:val="00554E19"/>
    <w:rsid w:val="0056121F"/>
    <w:rsid w:val="00572505"/>
    <w:rsid w:val="00580202"/>
    <w:rsid w:val="00582809"/>
    <w:rsid w:val="0058798C"/>
    <w:rsid w:val="005900FA"/>
    <w:rsid w:val="0059320E"/>
    <w:rsid w:val="005935A4"/>
    <w:rsid w:val="005948C2"/>
    <w:rsid w:val="00595DCA"/>
    <w:rsid w:val="00597118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5FA5"/>
    <w:rsid w:val="005E385F"/>
    <w:rsid w:val="005E5B81"/>
    <w:rsid w:val="005F2CB1"/>
    <w:rsid w:val="005F3025"/>
    <w:rsid w:val="005F369F"/>
    <w:rsid w:val="005F4D03"/>
    <w:rsid w:val="005F5A41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1896"/>
    <w:rsid w:val="0063284C"/>
    <w:rsid w:val="00634EFE"/>
    <w:rsid w:val="006361C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D7F"/>
    <w:rsid w:val="00676193"/>
    <w:rsid w:val="006771F9"/>
    <w:rsid w:val="006776D7"/>
    <w:rsid w:val="00677FC8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691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37CD6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23"/>
    <w:rsid w:val="00785490"/>
    <w:rsid w:val="007925EA"/>
    <w:rsid w:val="00793CD8"/>
    <w:rsid w:val="00795C92"/>
    <w:rsid w:val="00796231"/>
    <w:rsid w:val="007A187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690"/>
    <w:rsid w:val="00803FAE"/>
    <w:rsid w:val="00805516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61F1"/>
    <w:rsid w:val="008376AC"/>
    <w:rsid w:val="00840486"/>
    <w:rsid w:val="008444E8"/>
    <w:rsid w:val="00844E80"/>
    <w:rsid w:val="00846FE7"/>
    <w:rsid w:val="00850CEC"/>
    <w:rsid w:val="00853F57"/>
    <w:rsid w:val="00856911"/>
    <w:rsid w:val="008677FD"/>
    <w:rsid w:val="008706D4"/>
    <w:rsid w:val="00870F8A"/>
    <w:rsid w:val="008719A4"/>
    <w:rsid w:val="00871D23"/>
    <w:rsid w:val="00874312"/>
    <w:rsid w:val="0087437C"/>
    <w:rsid w:val="0087445C"/>
    <w:rsid w:val="00875CD7"/>
    <w:rsid w:val="00876B4D"/>
    <w:rsid w:val="00877F18"/>
    <w:rsid w:val="00891FD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F85"/>
    <w:rsid w:val="008C6AE8"/>
    <w:rsid w:val="008C7573"/>
    <w:rsid w:val="008D2596"/>
    <w:rsid w:val="008D34F1"/>
    <w:rsid w:val="008D39D8"/>
    <w:rsid w:val="008D6D1A"/>
    <w:rsid w:val="008E065E"/>
    <w:rsid w:val="008E0927"/>
    <w:rsid w:val="008E1872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D8C"/>
    <w:rsid w:val="00931BD9"/>
    <w:rsid w:val="009355AE"/>
    <w:rsid w:val="009368F3"/>
    <w:rsid w:val="00941636"/>
    <w:rsid w:val="00943742"/>
    <w:rsid w:val="00945C05"/>
    <w:rsid w:val="00946945"/>
    <w:rsid w:val="00947713"/>
    <w:rsid w:val="00950DE7"/>
    <w:rsid w:val="009518B8"/>
    <w:rsid w:val="00953920"/>
    <w:rsid w:val="00953D47"/>
    <w:rsid w:val="0095681E"/>
    <w:rsid w:val="009572D4"/>
    <w:rsid w:val="00961921"/>
    <w:rsid w:val="00962CCF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EF8"/>
    <w:rsid w:val="00990630"/>
    <w:rsid w:val="00991761"/>
    <w:rsid w:val="00994C40"/>
    <w:rsid w:val="00994DCA"/>
    <w:rsid w:val="009960EC"/>
    <w:rsid w:val="00996A61"/>
    <w:rsid w:val="009970DD"/>
    <w:rsid w:val="009A0FBA"/>
    <w:rsid w:val="009A1601"/>
    <w:rsid w:val="009A462D"/>
    <w:rsid w:val="009A5CBA"/>
    <w:rsid w:val="009A7939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4C7B"/>
    <w:rsid w:val="009F08F3"/>
    <w:rsid w:val="009F1ECE"/>
    <w:rsid w:val="009F344F"/>
    <w:rsid w:val="009F4959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3D2B"/>
    <w:rsid w:val="00A3448A"/>
    <w:rsid w:val="00A36297"/>
    <w:rsid w:val="00A41E2B"/>
    <w:rsid w:val="00A45B74"/>
    <w:rsid w:val="00A52E1D"/>
    <w:rsid w:val="00A53CEB"/>
    <w:rsid w:val="00A5591F"/>
    <w:rsid w:val="00A61499"/>
    <w:rsid w:val="00A62A77"/>
    <w:rsid w:val="00A63483"/>
    <w:rsid w:val="00A657D7"/>
    <w:rsid w:val="00A660AC"/>
    <w:rsid w:val="00A66BA5"/>
    <w:rsid w:val="00A67E6C"/>
    <w:rsid w:val="00A71B99"/>
    <w:rsid w:val="00A739D0"/>
    <w:rsid w:val="00A761D4"/>
    <w:rsid w:val="00A77EC4"/>
    <w:rsid w:val="00A8228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245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27FCE"/>
    <w:rsid w:val="00B30929"/>
    <w:rsid w:val="00B3699E"/>
    <w:rsid w:val="00B372AA"/>
    <w:rsid w:val="00B40445"/>
    <w:rsid w:val="00B41888"/>
    <w:rsid w:val="00B42BDB"/>
    <w:rsid w:val="00B45A52"/>
    <w:rsid w:val="00B46175"/>
    <w:rsid w:val="00B56308"/>
    <w:rsid w:val="00B61E35"/>
    <w:rsid w:val="00B62AAA"/>
    <w:rsid w:val="00B664C7"/>
    <w:rsid w:val="00B66AFD"/>
    <w:rsid w:val="00B739F6"/>
    <w:rsid w:val="00B81A6C"/>
    <w:rsid w:val="00B85DE5"/>
    <w:rsid w:val="00B90F73"/>
    <w:rsid w:val="00B93B59"/>
    <w:rsid w:val="00B9406A"/>
    <w:rsid w:val="00B957BF"/>
    <w:rsid w:val="00BA20E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1356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A72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309"/>
    <w:rsid w:val="00C60783"/>
    <w:rsid w:val="00C64672"/>
    <w:rsid w:val="00C65E90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159D"/>
    <w:rsid w:val="00C93C4B"/>
    <w:rsid w:val="00C944AB"/>
    <w:rsid w:val="00C95B40"/>
    <w:rsid w:val="00CA1ED8"/>
    <w:rsid w:val="00CB0AF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C6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4DBC"/>
    <w:rsid w:val="00DC53EF"/>
    <w:rsid w:val="00DE5608"/>
    <w:rsid w:val="00DE58D0"/>
    <w:rsid w:val="00DE654F"/>
    <w:rsid w:val="00DF0B6E"/>
    <w:rsid w:val="00DF15E0"/>
    <w:rsid w:val="00DF37A0"/>
    <w:rsid w:val="00DF5C56"/>
    <w:rsid w:val="00E108F3"/>
    <w:rsid w:val="00E110E7"/>
    <w:rsid w:val="00E11B20"/>
    <w:rsid w:val="00E12167"/>
    <w:rsid w:val="00E15AE2"/>
    <w:rsid w:val="00E16890"/>
    <w:rsid w:val="00E17FA2"/>
    <w:rsid w:val="00E22330"/>
    <w:rsid w:val="00E301BC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8E4"/>
    <w:rsid w:val="00E423FF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B"/>
    <w:rsid w:val="00EA7A41"/>
    <w:rsid w:val="00EB077B"/>
    <w:rsid w:val="00EB4EA2"/>
    <w:rsid w:val="00EC27C6"/>
    <w:rsid w:val="00EC4207"/>
    <w:rsid w:val="00EC5653"/>
    <w:rsid w:val="00EC60B5"/>
    <w:rsid w:val="00EC65E1"/>
    <w:rsid w:val="00EC71CE"/>
    <w:rsid w:val="00ED1006"/>
    <w:rsid w:val="00EF078C"/>
    <w:rsid w:val="00EF18FE"/>
    <w:rsid w:val="00EF5787"/>
    <w:rsid w:val="00EF60D0"/>
    <w:rsid w:val="00EF754C"/>
    <w:rsid w:val="00F01985"/>
    <w:rsid w:val="00F03E4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440"/>
    <w:rsid w:val="00F26CCA"/>
    <w:rsid w:val="00F30828"/>
    <w:rsid w:val="00F313D6"/>
    <w:rsid w:val="00F353A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081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C09"/>
    <w:rsid w:val="00F92782"/>
    <w:rsid w:val="00F93AA9"/>
    <w:rsid w:val="00F96985"/>
    <w:rsid w:val="00F97838"/>
    <w:rsid w:val="00FA2BB3"/>
    <w:rsid w:val="00FA3D58"/>
    <w:rsid w:val="00FA5AFF"/>
    <w:rsid w:val="00FA7295"/>
    <w:rsid w:val="00FB157E"/>
    <w:rsid w:val="00FB2A4D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677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3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634E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BodyText2">
    <w:name w:val="Body Text 2"/>
    <w:basedOn w:val="Normal"/>
    <w:link w:val="BodyText2Char"/>
    <w:unhideWhenUsed/>
    <w:rsid w:val="00507F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507F34"/>
    <w:rPr>
      <w:rFonts w:ascii="Arial" w:hAnsi="Arial"/>
      <w:lang w:val="en-GB"/>
    </w:rPr>
  </w:style>
  <w:style w:type="character" w:customStyle="1" w:styleId="THChar">
    <w:name w:val="TH Char"/>
    <w:link w:val="TH"/>
    <w:rsid w:val="009A79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A79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793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05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51.vsd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5.vsd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5NUHHDQN7SK2-1476151046-20254</_dlc_DocId>
    <TaxCatchAll xmlns="d8762117-8292-4133-b1c7-eab5c6487cfd">
      <Value>10</Value>
      <Value>9</Value>
      <Value>8</Value>
      <Value>2</Value>
      <Value>1</Value>
    </TaxCatchAll>
    <_dlc_DocIdUrl xmlns="f166a696-7b5b-4ccd-9f0c-ffde0cceec81">
      <Url>https://ericsson.sharepoint.com/sites/star/_layouts/15/DocIdRedir.aspx?ID=5NUHHDQN7SK2-1476151046-20254</Url>
      <Description>5NUHHDQN7SK2-1476151046-20254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12DA-1F8C-43B5-9CEB-47BA7D37C8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417D2B-81FF-4D8C-B73B-07A060B83F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19D97-1C1E-465C-8C01-0EA9209EC0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447272F-AA5F-49D7-9AD9-B38E200C3CC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A5186252-B5A2-4479-A570-192D13D90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69942C-4482-4CAA-B4EB-2851ADE0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479</TotalTime>
  <Pages>5</Pages>
  <Words>1509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Mattias</cp:lastModifiedBy>
  <cp:revision>117</cp:revision>
  <cp:lastPrinted>2008-01-31T06:09:00Z</cp:lastPrinted>
  <dcterms:created xsi:type="dcterms:W3CDTF">2016-09-07T05:59:00Z</dcterms:created>
  <dcterms:modified xsi:type="dcterms:W3CDTF">2018-04-05T15:08:00Z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2017-03-15T23:00:00Z</vt:filetime>
  </property>
  <property fmtid="{D5CDD505-2E9C-101B-9397-08002B2CF9AE}" pid="3" name="_dlc_DocIdItemGuid">
    <vt:lpwstr>4d02501c-1d8d-4ad3-aafc-3de15cb12b03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>1;#3GPP|6a3890dd-b3c6-4ee1-9283-043167dd414d;#2;#TDoc|b7cb4b2e-7c24-4f9d-967d-e29f765ecb8a;#3;#Ericsson|c60ff206-3dbb-4410-a86e-50fd188c386c</vt:lpwstr>
  </property>
  <property fmtid="{D5CDD505-2E9C-101B-9397-08002B2CF9AE}" pid="7" name="EriCOLLOrganizationUnit">
    <vt:lpwstr>5;#GFTE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